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78" w:rsidRPr="00BF464E" w:rsidRDefault="0068327E" w:rsidP="00BB0E78">
      <w:pPr>
        <w:spacing w:before="240" w:after="120"/>
        <w:ind w:firstLine="142"/>
        <w:jc w:val="center"/>
        <w:outlineLvl w:val="0"/>
      </w:pPr>
      <w:r w:rsidRPr="00BF464E">
        <w:rPr>
          <w:noProof/>
        </w:rPr>
        <w:drawing>
          <wp:inline distT="0" distB="0" distL="0" distR="0" wp14:anchorId="3001FC6B" wp14:editId="573D6FFC">
            <wp:extent cx="612775" cy="741680"/>
            <wp:effectExtent l="0" t="0" r="0" b="127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E78" w:rsidRPr="00BF464E" w:rsidRDefault="00BB0E78" w:rsidP="00777DB5">
      <w:pPr>
        <w:jc w:val="center"/>
        <w:rPr>
          <w:b/>
          <w:sz w:val="28"/>
          <w:lang w:val="en-US"/>
        </w:rPr>
      </w:pPr>
    </w:p>
    <w:p w:rsidR="00BB0E78" w:rsidRPr="00BF464E" w:rsidRDefault="00BB0E78" w:rsidP="00777DB5">
      <w:pPr>
        <w:jc w:val="center"/>
        <w:rPr>
          <w:b/>
          <w:sz w:val="28"/>
          <w:szCs w:val="28"/>
        </w:rPr>
      </w:pPr>
      <w:r w:rsidRPr="00BF464E">
        <w:rPr>
          <w:b/>
          <w:sz w:val="28"/>
          <w:szCs w:val="28"/>
        </w:rPr>
        <w:t>Администрация Ненецкого автономного округа</w:t>
      </w:r>
    </w:p>
    <w:p w:rsidR="00AF2DB0" w:rsidRPr="00BF464E" w:rsidRDefault="00AF2DB0" w:rsidP="00777DB5">
      <w:pPr>
        <w:jc w:val="center"/>
        <w:rPr>
          <w:b/>
          <w:sz w:val="28"/>
          <w:szCs w:val="28"/>
        </w:rPr>
      </w:pPr>
    </w:p>
    <w:p w:rsidR="00BB0E78" w:rsidRPr="00BF464E" w:rsidRDefault="00BB0E78" w:rsidP="00777DB5">
      <w:pPr>
        <w:jc w:val="center"/>
        <w:rPr>
          <w:b/>
          <w:sz w:val="28"/>
          <w:szCs w:val="28"/>
        </w:rPr>
      </w:pPr>
      <w:r w:rsidRPr="00BF464E">
        <w:rPr>
          <w:b/>
          <w:sz w:val="28"/>
          <w:szCs w:val="28"/>
        </w:rPr>
        <w:t>ПОСТАНОВЛЕНИЕ</w:t>
      </w:r>
    </w:p>
    <w:p w:rsidR="00CF7984" w:rsidRPr="00BF464E" w:rsidRDefault="00CF7984" w:rsidP="00777DB5">
      <w:pPr>
        <w:jc w:val="center"/>
        <w:rPr>
          <w:b/>
          <w:sz w:val="28"/>
          <w:szCs w:val="28"/>
        </w:rPr>
      </w:pPr>
    </w:p>
    <w:p w:rsidR="00CF7984" w:rsidRPr="00BF464E" w:rsidRDefault="00CF7984" w:rsidP="00777DB5">
      <w:pPr>
        <w:jc w:val="center"/>
        <w:rPr>
          <w:b/>
          <w:sz w:val="28"/>
          <w:szCs w:val="28"/>
        </w:rPr>
      </w:pPr>
    </w:p>
    <w:p w:rsidR="00BB0E78" w:rsidRPr="00BF464E" w:rsidRDefault="002214C7" w:rsidP="00777DB5">
      <w:pPr>
        <w:jc w:val="center"/>
        <w:rPr>
          <w:sz w:val="28"/>
          <w:szCs w:val="28"/>
        </w:rPr>
      </w:pPr>
      <w:r w:rsidRPr="00BF464E">
        <w:rPr>
          <w:sz w:val="28"/>
          <w:szCs w:val="28"/>
        </w:rPr>
        <w:t xml:space="preserve">от </w:t>
      </w:r>
      <w:r w:rsidR="004747B3" w:rsidRPr="00BF464E">
        <w:rPr>
          <w:sz w:val="28"/>
          <w:szCs w:val="28"/>
        </w:rPr>
        <w:t>__</w:t>
      </w:r>
      <w:r w:rsidR="00EF63A0" w:rsidRPr="00BF464E">
        <w:rPr>
          <w:sz w:val="28"/>
          <w:szCs w:val="28"/>
        </w:rPr>
        <w:t>_______</w:t>
      </w:r>
      <w:r w:rsidR="00777DB5" w:rsidRPr="00BF464E">
        <w:rPr>
          <w:sz w:val="28"/>
          <w:szCs w:val="28"/>
        </w:rPr>
        <w:t xml:space="preserve"> </w:t>
      </w:r>
      <w:r w:rsidRPr="00BF464E">
        <w:rPr>
          <w:sz w:val="28"/>
          <w:szCs w:val="28"/>
        </w:rPr>
        <w:t>20</w:t>
      </w:r>
      <w:r w:rsidR="00BC7E40" w:rsidRPr="00BF464E">
        <w:rPr>
          <w:sz w:val="28"/>
          <w:szCs w:val="28"/>
        </w:rPr>
        <w:t>1</w:t>
      </w:r>
      <w:r w:rsidR="001751C5" w:rsidRPr="00BF464E">
        <w:rPr>
          <w:sz w:val="28"/>
          <w:szCs w:val="28"/>
        </w:rPr>
        <w:t>6</w:t>
      </w:r>
      <w:r w:rsidR="00BC7E40" w:rsidRPr="00BF464E">
        <w:rPr>
          <w:sz w:val="28"/>
          <w:szCs w:val="28"/>
        </w:rPr>
        <w:t xml:space="preserve"> </w:t>
      </w:r>
      <w:r w:rsidR="004B4E80" w:rsidRPr="00BF464E">
        <w:rPr>
          <w:sz w:val="28"/>
          <w:szCs w:val="28"/>
        </w:rPr>
        <w:t xml:space="preserve">г. </w:t>
      </w:r>
      <w:r w:rsidR="00BB0E78" w:rsidRPr="00BF464E">
        <w:rPr>
          <w:sz w:val="28"/>
          <w:szCs w:val="28"/>
        </w:rPr>
        <w:t xml:space="preserve">№ </w:t>
      </w:r>
      <w:r w:rsidR="004747B3" w:rsidRPr="00BF464E">
        <w:rPr>
          <w:sz w:val="28"/>
          <w:szCs w:val="28"/>
        </w:rPr>
        <w:t>_</w:t>
      </w:r>
      <w:proofErr w:type="gramStart"/>
      <w:r w:rsidR="004747B3" w:rsidRPr="00BF464E">
        <w:rPr>
          <w:sz w:val="28"/>
          <w:szCs w:val="28"/>
        </w:rPr>
        <w:t>_</w:t>
      </w:r>
      <w:r w:rsidR="00777DB5" w:rsidRPr="00BF464E">
        <w:rPr>
          <w:sz w:val="28"/>
          <w:szCs w:val="28"/>
        </w:rPr>
        <w:t>-</w:t>
      </w:r>
      <w:proofErr w:type="gramEnd"/>
      <w:r w:rsidR="00777DB5" w:rsidRPr="00BF464E">
        <w:rPr>
          <w:sz w:val="28"/>
          <w:szCs w:val="28"/>
        </w:rPr>
        <w:t>п</w:t>
      </w:r>
    </w:p>
    <w:p w:rsidR="00BB0E78" w:rsidRPr="00BF464E" w:rsidRDefault="00BB0E78" w:rsidP="00777DB5">
      <w:pPr>
        <w:jc w:val="center"/>
        <w:rPr>
          <w:sz w:val="28"/>
          <w:szCs w:val="28"/>
        </w:rPr>
      </w:pPr>
      <w:r w:rsidRPr="00BF464E">
        <w:rPr>
          <w:sz w:val="28"/>
          <w:szCs w:val="28"/>
        </w:rPr>
        <w:t>г. Нарьян-Мар</w:t>
      </w:r>
    </w:p>
    <w:p w:rsidR="00783220" w:rsidRPr="00BF464E" w:rsidRDefault="00783220" w:rsidP="00777DB5">
      <w:pPr>
        <w:jc w:val="center"/>
        <w:rPr>
          <w:sz w:val="28"/>
          <w:szCs w:val="28"/>
        </w:rPr>
      </w:pPr>
    </w:p>
    <w:p w:rsidR="003779C6" w:rsidRPr="00BF464E" w:rsidRDefault="003779C6" w:rsidP="003779C6">
      <w:pPr>
        <w:pStyle w:val="ConsPlusTitle"/>
        <w:jc w:val="center"/>
        <w:rPr>
          <w:sz w:val="28"/>
          <w:szCs w:val="28"/>
        </w:rPr>
      </w:pPr>
      <w:r w:rsidRPr="00BF464E">
        <w:rPr>
          <w:sz w:val="28"/>
          <w:szCs w:val="28"/>
        </w:rPr>
        <w:t>Об утверждении Порядка</w:t>
      </w:r>
    </w:p>
    <w:p w:rsidR="003779C6" w:rsidRPr="00BF464E" w:rsidRDefault="003779C6" w:rsidP="003779C6">
      <w:pPr>
        <w:pStyle w:val="ConsPlusTitle"/>
        <w:jc w:val="center"/>
        <w:rPr>
          <w:sz w:val="28"/>
          <w:szCs w:val="28"/>
        </w:rPr>
      </w:pPr>
      <w:r w:rsidRPr="00BF464E">
        <w:rPr>
          <w:sz w:val="28"/>
          <w:szCs w:val="28"/>
        </w:rPr>
        <w:t>предоставления субсидии на возмещение</w:t>
      </w:r>
    </w:p>
    <w:p w:rsidR="003779C6" w:rsidRPr="00BF464E" w:rsidRDefault="003779C6" w:rsidP="003779C6">
      <w:pPr>
        <w:pStyle w:val="ConsPlusTitle"/>
        <w:jc w:val="center"/>
        <w:rPr>
          <w:sz w:val="28"/>
          <w:szCs w:val="28"/>
        </w:rPr>
      </w:pPr>
      <w:r w:rsidRPr="00BF464E">
        <w:rPr>
          <w:sz w:val="28"/>
          <w:szCs w:val="28"/>
        </w:rPr>
        <w:t>недополученных доходов в связи с оказанием услуг</w:t>
      </w:r>
    </w:p>
    <w:p w:rsidR="00ED7E9B" w:rsidRPr="00BF464E" w:rsidRDefault="003779C6" w:rsidP="003779C6">
      <w:pPr>
        <w:pStyle w:val="ConsPlusTitle"/>
        <w:jc w:val="center"/>
        <w:rPr>
          <w:sz w:val="28"/>
          <w:szCs w:val="28"/>
        </w:rPr>
      </w:pPr>
      <w:r w:rsidRPr="00BF464E">
        <w:rPr>
          <w:sz w:val="28"/>
          <w:szCs w:val="28"/>
        </w:rPr>
        <w:t xml:space="preserve">по </w:t>
      </w:r>
      <w:r w:rsidR="004B085D" w:rsidRPr="00BF464E">
        <w:rPr>
          <w:sz w:val="28"/>
          <w:szCs w:val="28"/>
        </w:rPr>
        <w:t>реализации</w:t>
      </w:r>
      <w:r w:rsidRPr="00BF464E">
        <w:rPr>
          <w:sz w:val="28"/>
          <w:szCs w:val="28"/>
        </w:rPr>
        <w:t xml:space="preserve"> оленевод</w:t>
      </w:r>
      <w:r w:rsidR="004B085D" w:rsidRPr="00BF464E">
        <w:rPr>
          <w:sz w:val="28"/>
          <w:szCs w:val="28"/>
        </w:rPr>
        <w:t>ам</w:t>
      </w:r>
      <w:r w:rsidR="00ED7E9B" w:rsidRPr="00BF464E">
        <w:rPr>
          <w:sz w:val="28"/>
          <w:szCs w:val="28"/>
        </w:rPr>
        <w:t xml:space="preserve"> </w:t>
      </w:r>
      <w:r w:rsidRPr="00BF464E">
        <w:rPr>
          <w:sz w:val="28"/>
          <w:szCs w:val="28"/>
        </w:rPr>
        <w:t>и чумработниц</w:t>
      </w:r>
      <w:r w:rsidR="004B085D" w:rsidRPr="00BF464E">
        <w:rPr>
          <w:sz w:val="28"/>
          <w:szCs w:val="28"/>
        </w:rPr>
        <w:t>ам</w:t>
      </w:r>
      <w:r w:rsidR="00ED7E9B" w:rsidRPr="00BF464E">
        <w:rPr>
          <w:sz w:val="28"/>
          <w:szCs w:val="28"/>
        </w:rPr>
        <w:t xml:space="preserve"> дров</w:t>
      </w:r>
    </w:p>
    <w:p w:rsidR="001751C5" w:rsidRPr="00BF464E" w:rsidRDefault="003779C6" w:rsidP="003779C6">
      <w:pPr>
        <w:pStyle w:val="ConsPlusTitle"/>
        <w:jc w:val="center"/>
        <w:rPr>
          <w:sz w:val="28"/>
          <w:szCs w:val="28"/>
        </w:rPr>
      </w:pPr>
      <w:r w:rsidRPr="00BF464E">
        <w:rPr>
          <w:sz w:val="28"/>
          <w:szCs w:val="28"/>
        </w:rPr>
        <w:t>для отопления</w:t>
      </w:r>
      <w:r w:rsidR="00ED7E9B" w:rsidRPr="00BF464E">
        <w:rPr>
          <w:sz w:val="28"/>
          <w:szCs w:val="28"/>
        </w:rPr>
        <w:t xml:space="preserve"> </w:t>
      </w:r>
      <w:r w:rsidRPr="00BF464E">
        <w:rPr>
          <w:sz w:val="28"/>
          <w:szCs w:val="28"/>
        </w:rPr>
        <w:t>кочевого жилья</w:t>
      </w:r>
    </w:p>
    <w:p w:rsidR="00BB0E78" w:rsidRPr="00BF464E" w:rsidRDefault="00BB0E78" w:rsidP="00777DB5">
      <w:pPr>
        <w:jc w:val="center"/>
        <w:rPr>
          <w:sz w:val="28"/>
          <w:szCs w:val="28"/>
        </w:rPr>
      </w:pPr>
    </w:p>
    <w:p w:rsidR="00F23DA1" w:rsidRPr="00BF464E" w:rsidRDefault="00F23DA1" w:rsidP="00777DB5">
      <w:pPr>
        <w:jc w:val="center"/>
        <w:rPr>
          <w:sz w:val="28"/>
          <w:szCs w:val="28"/>
        </w:rPr>
      </w:pPr>
    </w:p>
    <w:p w:rsidR="00F747A8" w:rsidRPr="00BF464E" w:rsidRDefault="004876DD" w:rsidP="00AA3EE2">
      <w:pPr>
        <w:ind w:right="-1"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Руководствуясь статьей 78 Бюджетного кодекса Российской Федерации, в рамках реализации государственной программы Ненецкого автономного округа «</w:t>
      </w:r>
      <w:r w:rsidR="003F1D1B" w:rsidRPr="00BF464E">
        <w:rPr>
          <w:sz w:val="28"/>
          <w:szCs w:val="28"/>
        </w:rPr>
        <w:t>Сохранение и развитие коренных малочисленных народов Сев</w:t>
      </w:r>
      <w:r w:rsidR="008977C3" w:rsidRPr="00BF464E">
        <w:rPr>
          <w:sz w:val="28"/>
          <w:szCs w:val="28"/>
        </w:rPr>
        <w:t>ера в Ненецком автономном округе</w:t>
      </w:r>
      <w:r w:rsidR="003F1D1B" w:rsidRPr="00BF464E">
        <w:rPr>
          <w:sz w:val="28"/>
          <w:szCs w:val="28"/>
        </w:rPr>
        <w:t>»</w:t>
      </w:r>
      <w:r w:rsidRPr="00BF464E">
        <w:rPr>
          <w:sz w:val="28"/>
          <w:szCs w:val="28"/>
        </w:rPr>
        <w:t xml:space="preserve">, утвержденной постановлением Администрации Ненецкого автономного округа от </w:t>
      </w:r>
      <w:r w:rsidR="004F2144" w:rsidRPr="00BF464E">
        <w:rPr>
          <w:sz w:val="28"/>
          <w:szCs w:val="28"/>
        </w:rPr>
        <w:t>11</w:t>
      </w:r>
      <w:r w:rsidR="00ED7E9B" w:rsidRPr="00BF464E">
        <w:rPr>
          <w:sz w:val="28"/>
          <w:szCs w:val="28"/>
        </w:rPr>
        <w:t>.1</w:t>
      </w:r>
      <w:r w:rsidR="004F2144" w:rsidRPr="00BF464E">
        <w:rPr>
          <w:sz w:val="28"/>
          <w:szCs w:val="28"/>
        </w:rPr>
        <w:t>1</w:t>
      </w:r>
      <w:r w:rsidR="00ED7E9B" w:rsidRPr="00BF464E">
        <w:rPr>
          <w:sz w:val="28"/>
          <w:szCs w:val="28"/>
        </w:rPr>
        <w:t>.201</w:t>
      </w:r>
      <w:r w:rsidR="004F2144" w:rsidRPr="00BF464E">
        <w:rPr>
          <w:sz w:val="28"/>
          <w:szCs w:val="28"/>
        </w:rPr>
        <w:t>3</w:t>
      </w:r>
      <w:r w:rsidR="00ED7E9B" w:rsidRPr="00BF464E">
        <w:rPr>
          <w:sz w:val="28"/>
          <w:szCs w:val="28"/>
        </w:rPr>
        <w:t xml:space="preserve"> № 40</w:t>
      </w:r>
      <w:r w:rsidR="004F2144" w:rsidRPr="00BF464E">
        <w:rPr>
          <w:sz w:val="28"/>
          <w:szCs w:val="28"/>
        </w:rPr>
        <w:t>1</w:t>
      </w:r>
      <w:r w:rsidR="00ED7E9B" w:rsidRPr="00BF464E">
        <w:rPr>
          <w:sz w:val="28"/>
          <w:szCs w:val="28"/>
        </w:rPr>
        <w:t>-п</w:t>
      </w:r>
      <w:r w:rsidRPr="00BF464E">
        <w:rPr>
          <w:sz w:val="28"/>
          <w:szCs w:val="28"/>
        </w:rPr>
        <w:t>, Администрация Ненецкого автономного округа</w:t>
      </w:r>
      <w:r w:rsidR="00F747A8" w:rsidRPr="00BF464E">
        <w:rPr>
          <w:sz w:val="28"/>
          <w:szCs w:val="28"/>
        </w:rPr>
        <w:t xml:space="preserve"> ПОСТАНОВЛЯЕТ:</w:t>
      </w:r>
    </w:p>
    <w:p w:rsidR="00F747A8" w:rsidRPr="00BF464E" w:rsidRDefault="004876DD" w:rsidP="00ED7E9B">
      <w:pPr>
        <w:ind w:right="-1"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1. </w:t>
      </w:r>
      <w:r w:rsidR="003779C6" w:rsidRPr="00BF464E">
        <w:rPr>
          <w:sz w:val="28"/>
          <w:szCs w:val="28"/>
        </w:rPr>
        <w:t xml:space="preserve">Утвердить Порядок </w:t>
      </w:r>
      <w:r w:rsidR="00ED7E9B" w:rsidRPr="00BF464E">
        <w:rPr>
          <w:sz w:val="28"/>
          <w:szCs w:val="28"/>
        </w:rPr>
        <w:t xml:space="preserve">предоставления субсидии на возмещение недополученных доходов в связи с оказанием услуг по </w:t>
      </w:r>
      <w:r w:rsidR="004B085D" w:rsidRPr="00BF464E">
        <w:rPr>
          <w:sz w:val="28"/>
          <w:szCs w:val="28"/>
        </w:rPr>
        <w:t>реализации</w:t>
      </w:r>
      <w:r w:rsidR="00ED7E9B" w:rsidRPr="00BF464E">
        <w:rPr>
          <w:sz w:val="28"/>
          <w:szCs w:val="28"/>
        </w:rPr>
        <w:t xml:space="preserve"> оленевод</w:t>
      </w:r>
      <w:r w:rsidR="004B085D" w:rsidRPr="00BF464E">
        <w:rPr>
          <w:sz w:val="28"/>
          <w:szCs w:val="28"/>
        </w:rPr>
        <w:t>ам</w:t>
      </w:r>
      <w:r w:rsidR="00ED7E9B" w:rsidRPr="00BF464E">
        <w:rPr>
          <w:sz w:val="28"/>
          <w:szCs w:val="28"/>
        </w:rPr>
        <w:t xml:space="preserve"> и чумработниц</w:t>
      </w:r>
      <w:r w:rsidR="004B085D" w:rsidRPr="00BF464E">
        <w:rPr>
          <w:sz w:val="28"/>
          <w:szCs w:val="28"/>
        </w:rPr>
        <w:t>ам</w:t>
      </w:r>
      <w:r w:rsidR="00ED7E9B" w:rsidRPr="00BF464E">
        <w:rPr>
          <w:sz w:val="28"/>
          <w:szCs w:val="28"/>
        </w:rPr>
        <w:t xml:space="preserve"> дров для отопления кочевого жилья</w:t>
      </w:r>
      <w:r w:rsidR="00716376" w:rsidRPr="00BF464E">
        <w:rPr>
          <w:sz w:val="28"/>
          <w:szCs w:val="28"/>
        </w:rPr>
        <w:t>,</w:t>
      </w:r>
      <w:r w:rsidR="00ED7E9B" w:rsidRPr="00BF464E">
        <w:rPr>
          <w:sz w:val="28"/>
          <w:szCs w:val="28"/>
        </w:rPr>
        <w:t xml:space="preserve"> </w:t>
      </w:r>
      <w:r w:rsidR="003779C6" w:rsidRPr="00BF464E">
        <w:rPr>
          <w:sz w:val="28"/>
          <w:szCs w:val="28"/>
        </w:rPr>
        <w:t>согласно Приложению</w:t>
      </w:r>
      <w:r w:rsidRPr="00BF464E">
        <w:rPr>
          <w:sz w:val="28"/>
          <w:szCs w:val="28"/>
        </w:rPr>
        <w:t>.</w:t>
      </w:r>
    </w:p>
    <w:p w:rsidR="004876DD" w:rsidRPr="00BF464E" w:rsidRDefault="004876DD" w:rsidP="00D9433D">
      <w:pPr>
        <w:ind w:right="-1"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2. Настоящее постановление вступает в силу с 1 января 201</w:t>
      </w:r>
      <w:r w:rsidR="00ED7E9B" w:rsidRPr="00BF464E">
        <w:rPr>
          <w:sz w:val="28"/>
          <w:szCs w:val="28"/>
        </w:rPr>
        <w:t>7</w:t>
      </w:r>
      <w:r w:rsidRPr="00BF464E">
        <w:rPr>
          <w:sz w:val="28"/>
          <w:szCs w:val="28"/>
        </w:rPr>
        <w:t xml:space="preserve"> года.</w:t>
      </w:r>
    </w:p>
    <w:p w:rsidR="00A87C7B" w:rsidRPr="00BF464E" w:rsidRDefault="00A87C7B" w:rsidP="006F077E">
      <w:pPr>
        <w:ind w:right="-568" w:firstLine="709"/>
        <w:jc w:val="both"/>
        <w:rPr>
          <w:sz w:val="28"/>
          <w:szCs w:val="28"/>
        </w:rPr>
      </w:pPr>
    </w:p>
    <w:p w:rsidR="00F747A8" w:rsidRPr="00BF464E" w:rsidRDefault="00F747A8" w:rsidP="006F077E">
      <w:pPr>
        <w:ind w:right="-568" w:firstLine="709"/>
        <w:jc w:val="both"/>
        <w:rPr>
          <w:sz w:val="28"/>
          <w:szCs w:val="28"/>
        </w:rPr>
      </w:pPr>
    </w:p>
    <w:p w:rsidR="00A87C7B" w:rsidRPr="00BF464E" w:rsidRDefault="00A87C7B" w:rsidP="006F077E">
      <w:pPr>
        <w:ind w:right="-568" w:firstLine="709"/>
        <w:jc w:val="both"/>
        <w:rPr>
          <w:sz w:val="28"/>
          <w:szCs w:val="28"/>
        </w:rPr>
      </w:pPr>
    </w:p>
    <w:p w:rsidR="00BB0E78" w:rsidRPr="00BF464E" w:rsidRDefault="0006393B" w:rsidP="006F077E">
      <w:pPr>
        <w:ind w:right="-568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Г</w:t>
      </w:r>
      <w:r w:rsidR="00BB0E78" w:rsidRPr="00BF464E">
        <w:rPr>
          <w:sz w:val="28"/>
          <w:szCs w:val="28"/>
        </w:rPr>
        <w:t>убернатор</w:t>
      </w:r>
    </w:p>
    <w:p w:rsidR="00BF3700" w:rsidRPr="00BF464E" w:rsidRDefault="00BB0E78" w:rsidP="00A81FB2">
      <w:pPr>
        <w:jc w:val="both"/>
        <w:rPr>
          <w:sz w:val="28"/>
          <w:szCs w:val="28"/>
        </w:rPr>
      </w:pPr>
      <w:r w:rsidRPr="00BF464E">
        <w:rPr>
          <w:sz w:val="28"/>
          <w:szCs w:val="28"/>
        </w:rPr>
        <w:t xml:space="preserve">Ненецкого автономного округа                      </w:t>
      </w:r>
      <w:r w:rsidR="00777DB5" w:rsidRPr="00BF464E">
        <w:rPr>
          <w:sz w:val="28"/>
          <w:szCs w:val="28"/>
        </w:rPr>
        <w:t xml:space="preserve">   </w:t>
      </w:r>
      <w:r w:rsidRPr="00BF464E">
        <w:rPr>
          <w:sz w:val="28"/>
          <w:szCs w:val="28"/>
        </w:rPr>
        <w:t xml:space="preserve">  </w:t>
      </w:r>
      <w:r w:rsidR="005B4868" w:rsidRPr="00BF464E">
        <w:rPr>
          <w:sz w:val="28"/>
          <w:szCs w:val="28"/>
        </w:rPr>
        <w:t xml:space="preserve"> </w:t>
      </w:r>
      <w:r w:rsidRPr="00BF464E">
        <w:rPr>
          <w:sz w:val="28"/>
          <w:szCs w:val="28"/>
        </w:rPr>
        <w:t xml:space="preserve">         </w:t>
      </w:r>
      <w:r w:rsidR="00346A55" w:rsidRPr="00BF464E">
        <w:rPr>
          <w:sz w:val="28"/>
          <w:szCs w:val="28"/>
        </w:rPr>
        <w:t xml:space="preserve">                   </w:t>
      </w:r>
      <w:r w:rsidR="0006393B" w:rsidRPr="00BF464E">
        <w:rPr>
          <w:sz w:val="28"/>
          <w:szCs w:val="28"/>
        </w:rPr>
        <w:t xml:space="preserve"> </w:t>
      </w:r>
      <w:r w:rsidR="00346A55" w:rsidRPr="00BF464E">
        <w:rPr>
          <w:sz w:val="28"/>
          <w:szCs w:val="28"/>
        </w:rPr>
        <w:t xml:space="preserve">  </w:t>
      </w:r>
      <w:r w:rsidR="0006393B" w:rsidRPr="00BF464E">
        <w:rPr>
          <w:sz w:val="28"/>
          <w:szCs w:val="28"/>
        </w:rPr>
        <w:t xml:space="preserve">И.В. </w:t>
      </w:r>
      <w:proofErr w:type="spellStart"/>
      <w:r w:rsidR="0006393B" w:rsidRPr="00BF464E">
        <w:rPr>
          <w:sz w:val="28"/>
          <w:szCs w:val="28"/>
        </w:rPr>
        <w:t>Кошин</w:t>
      </w:r>
      <w:proofErr w:type="spellEnd"/>
    </w:p>
    <w:p w:rsidR="00ED7E9B" w:rsidRPr="00BF464E" w:rsidRDefault="00ED7E9B" w:rsidP="00A81FB2">
      <w:pPr>
        <w:jc w:val="both"/>
        <w:rPr>
          <w:sz w:val="28"/>
          <w:szCs w:val="28"/>
        </w:rPr>
      </w:pPr>
    </w:p>
    <w:p w:rsidR="00BF3700" w:rsidRPr="00BF464E" w:rsidRDefault="00BF3700" w:rsidP="00A81FB2">
      <w:pPr>
        <w:jc w:val="both"/>
        <w:rPr>
          <w:sz w:val="28"/>
          <w:szCs w:val="28"/>
        </w:rPr>
        <w:sectPr w:rsidR="00BF3700" w:rsidRPr="00BF464E" w:rsidSect="003779C6">
          <w:headerReference w:type="default" r:id="rId10"/>
          <w:pgSz w:w="11907" w:h="16840"/>
          <w:pgMar w:top="1134" w:right="851" w:bottom="1134" w:left="1701" w:header="720" w:footer="720" w:gutter="0"/>
          <w:pgNumType w:start="1"/>
          <w:cols w:space="720"/>
          <w:titlePg/>
          <w:docGrid w:linePitch="272"/>
        </w:sectPr>
      </w:pPr>
    </w:p>
    <w:p w:rsidR="003779C6" w:rsidRPr="00BF464E" w:rsidRDefault="003779C6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lastRenderedPageBreak/>
        <w:t>Приложение</w:t>
      </w:r>
    </w:p>
    <w:p w:rsidR="003779C6" w:rsidRPr="00BF464E" w:rsidRDefault="003779C6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>к постановлению Администрации</w:t>
      </w:r>
    </w:p>
    <w:p w:rsidR="003779C6" w:rsidRPr="00BF464E" w:rsidRDefault="003779C6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>Ненецкого автономного округа</w:t>
      </w:r>
    </w:p>
    <w:p w:rsidR="003779C6" w:rsidRPr="00BF464E" w:rsidRDefault="00ED7E9B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>от __</w:t>
      </w:r>
      <w:r w:rsidR="003779C6" w:rsidRPr="00BF464E">
        <w:rPr>
          <w:sz w:val="28"/>
          <w:szCs w:val="28"/>
        </w:rPr>
        <w:t>.</w:t>
      </w:r>
      <w:r w:rsidR="00EF63A0" w:rsidRPr="00BF464E">
        <w:rPr>
          <w:sz w:val="28"/>
          <w:szCs w:val="28"/>
        </w:rPr>
        <w:t>__</w:t>
      </w:r>
      <w:r w:rsidR="003779C6" w:rsidRPr="00BF464E">
        <w:rPr>
          <w:sz w:val="28"/>
          <w:szCs w:val="28"/>
        </w:rPr>
        <w:t>.201</w:t>
      </w:r>
      <w:r w:rsidRPr="00BF464E">
        <w:rPr>
          <w:sz w:val="28"/>
          <w:szCs w:val="28"/>
        </w:rPr>
        <w:t>6</w:t>
      </w:r>
      <w:r w:rsidR="003779C6" w:rsidRPr="00BF464E">
        <w:rPr>
          <w:sz w:val="28"/>
          <w:szCs w:val="28"/>
        </w:rPr>
        <w:t xml:space="preserve"> № </w:t>
      </w:r>
      <w:r w:rsidRPr="00BF464E">
        <w:rPr>
          <w:sz w:val="28"/>
          <w:szCs w:val="28"/>
        </w:rPr>
        <w:t>___</w:t>
      </w:r>
      <w:r w:rsidR="003779C6" w:rsidRPr="00BF464E">
        <w:rPr>
          <w:sz w:val="28"/>
          <w:szCs w:val="28"/>
        </w:rPr>
        <w:t>-</w:t>
      </w:r>
      <w:proofErr w:type="gramStart"/>
      <w:r w:rsidR="003779C6" w:rsidRPr="00BF464E">
        <w:rPr>
          <w:sz w:val="28"/>
          <w:szCs w:val="28"/>
        </w:rPr>
        <w:t>п</w:t>
      </w:r>
      <w:proofErr w:type="gramEnd"/>
    </w:p>
    <w:p w:rsidR="003779C6" w:rsidRPr="00BF464E" w:rsidRDefault="003779C6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>«Об утверждении Порядка</w:t>
      </w:r>
    </w:p>
    <w:p w:rsidR="00783220" w:rsidRPr="00BF464E" w:rsidRDefault="00ED7E9B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 xml:space="preserve">предоставления субсидии на возмещение недополученных доходов в связи с оказанием услуг по </w:t>
      </w:r>
      <w:r w:rsidR="004B085D" w:rsidRPr="00BF464E">
        <w:rPr>
          <w:sz w:val="28"/>
          <w:szCs w:val="28"/>
        </w:rPr>
        <w:t>реализации</w:t>
      </w:r>
      <w:r w:rsidRPr="00BF464E">
        <w:rPr>
          <w:sz w:val="28"/>
          <w:szCs w:val="28"/>
        </w:rPr>
        <w:t xml:space="preserve"> оленевод</w:t>
      </w:r>
      <w:r w:rsidR="004B085D" w:rsidRPr="00BF464E">
        <w:rPr>
          <w:sz w:val="28"/>
          <w:szCs w:val="28"/>
        </w:rPr>
        <w:t>ам</w:t>
      </w:r>
      <w:r w:rsidRPr="00BF464E">
        <w:rPr>
          <w:sz w:val="28"/>
          <w:szCs w:val="28"/>
        </w:rPr>
        <w:t xml:space="preserve"> и чумработниц</w:t>
      </w:r>
      <w:r w:rsidR="004B085D" w:rsidRPr="00BF464E">
        <w:rPr>
          <w:sz w:val="28"/>
          <w:szCs w:val="28"/>
        </w:rPr>
        <w:t>ам дров</w:t>
      </w:r>
      <w:r w:rsidRPr="00BF464E">
        <w:rPr>
          <w:sz w:val="28"/>
          <w:szCs w:val="28"/>
        </w:rPr>
        <w:t xml:space="preserve"> для отопления кочевого жилья»</w:t>
      </w:r>
    </w:p>
    <w:p w:rsidR="00E710A8" w:rsidRPr="00BF464E" w:rsidRDefault="00E710A8" w:rsidP="00921047">
      <w:pPr>
        <w:ind w:left="4678"/>
        <w:jc w:val="both"/>
        <w:rPr>
          <w:sz w:val="28"/>
          <w:szCs w:val="28"/>
        </w:rPr>
      </w:pPr>
    </w:p>
    <w:p w:rsidR="00921047" w:rsidRPr="00BF464E" w:rsidRDefault="00921047" w:rsidP="00921047">
      <w:pPr>
        <w:ind w:left="4678"/>
        <w:jc w:val="both"/>
        <w:rPr>
          <w:sz w:val="28"/>
          <w:szCs w:val="28"/>
        </w:rPr>
      </w:pPr>
    </w:p>
    <w:p w:rsidR="0062639C" w:rsidRPr="00BF464E" w:rsidRDefault="0062639C" w:rsidP="00921047">
      <w:pPr>
        <w:ind w:left="4678"/>
        <w:jc w:val="both"/>
        <w:rPr>
          <w:sz w:val="28"/>
          <w:szCs w:val="28"/>
        </w:rPr>
      </w:pPr>
    </w:p>
    <w:p w:rsidR="0062639C" w:rsidRPr="00BF464E" w:rsidRDefault="0062639C" w:rsidP="00921047">
      <w:pPr>
        <w:ind w:left="4678"/>
        <w:jc w:val="both"/>
        <w:rPr>
          <w:sz w:val="28"/>
          <w:szCs w:val="28"/>
        </w:rPr>
      </w:pPr>
    </w:p>
    <w:p w:rsidR="00ED7E9B" w:rsidRPr="00BF464E" w:rsidRDefault="00ED7E9B" w:rsidP="003779C6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Порядок предоставления субсидии</w:t>
      </w:r>
    </w:p>
    <w:p w:rsidR="00ED7E9B" w:rsidRPr="00BF464E" w:rsidRDefault="00ED7E9B" w:rsidP="003779C6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на возмещение недополученных доходов</w:t>
      </w:r>
    </w:p>
    <w:p w:rsidR="00ED7E9B" w:rsidRPr="00BF464E" w:rsidRDefault="00ED7E9B" w:rsidP="003779C6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 xml:space="preserve">в связи с оказанием услуг по </w:t>
      </w:r>
      <w:r w:rsidR="004B085D" w:rsidRPr="00BF464E">
        <w:rPr>
          <w:b/>
          <w:bCs/>
          <w:sz w:val="28"/>
          <w:szCs w:val="28"/>
        </w:rPr>
        <w:t>реализации</w:t>
      </w:r>
    </w:p>
    <w:p w:rsidR="00ED7E9B" w:rsidRPr="00BF464E" w:rsidRDefault="00ED7E9B" w:rsidP="003779C6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оленевод</w:t>
      </w:r>
      <w:r w:rsidR="004B085D" w:rsidRPr="00BF464E">
        <w:rPr>
          <w:b/>
          <w:bCs/>
          <w:sz w:val="28"/>
          <w:szCs w:val="28"/>
        </w:rPr>
        <w:t>ам</w:t>
      </w:r>
      <w:r w:rsidRPr="00BF464E">
        <w:rPr>
          <w:b/>
          <w:bCs/>
          <w:sz w:val="28"/>
          <w:szCs w:val="28"/>
        </w:rPr>
        <w:t xml:space="preserve"> и чумработниц</w:t>
      </w:r>
      <w:r w:rsidR="004B085D" w:rsidRPr="00BF464E">
        <w:rPr>
          <w:b/>
          <w:bCs/>
          <w:sz w:val="28"/>
          <w:szCs w:val="28"/>
        </w:rPr>
        <w:t>ам</w:t>
      </w:r>
      <w:r w:rsidRPr="00BF464E">
        <w:rPr>
          <w:b/>
          <w:bCs/>
          <w:sz w:val="28"/>
          <w:szCs w:val="28"/>
        </w:rPr>
        <w:t xml:space="preserve"> дров</w:t>
      </w:r>
    </w:p>
    <w:p w:rsidR="00F747A8" w:rsidRPr="00BF464E" w:rsidRDefault="00ED7E9B" w:rsidP="003779C6">
      <w:pPr>
        <w:ind w:right="-396"/>
        <w:jc w:val="center"/>
        <w:rPr>
          <w:sz w:val="28"/>
          <w:szCs w:val="28"/>
        </w:rPr>
      </w:pPr>
      <w:r w:rsidRPr="00BF464E">
        <w:rPr>
          <w:b/>
          <w:bCs/>
          <w:sz w:val="28"/>
          <w:szCs w:val="28"/>
        </w:rPr>
        <w:t>для отопления кочевого жилья</w:t>
      </w:r>
    </w:p>
    <w:p w:rsidR="0062639C" w:rsidRPr="00BF464E" w:rsidRDefault="0062639C" w:rsidP="006263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F83" w:rsidRPr="00BF464E" w:rsidRDefault="004B0F83" w:rsidP="006263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1.</w:t>
      </w:r>
      <w:r w:rsidR="00ED7E9B" w:rsidRPr="00BF464E">
        <w:rPr>
          <w:sz w:val="28"/>
          <w:szCs w:val="28"/>
        </w:rPr>
        <w:t> </w:t>
      </w:r>
      <w:proofErr w:type="gramStart"/>
      <w:r w:rsidRPr="00BF464E">
        <w:rPr>
          <w:sz w:val="28"/>
          <w:szCs w:val="28"/>
        </w:rPr>
        <w:t xml:space="preserve">Настоящий Порядок определяет условия и порядок предоставления субсидии за счет средств окружного бюджета в целях возмещения недополученных доходов в связи с оказанием услуг по </w:t>
      </w:r>
      <w:r w:rsidR="004B085D" w:rsidRPr="00BF464E">
        <w:rPr>
          <w:sz w:val="28"/>
          <w:szCs w:val="28"/>
        </w:rPr>
        <w:t xml:space="preserve">реализации </w:t>
      </w:r>
      <w:r w:rsidR="003779C6" w:rsidRPr="00BF464E">
        <w:rPr>
          <w:sz w:val="28"/>
          <w:szCs w:val="28"/>
        </w:rPr>
        <w:t>оленевод</w:t>
      </w:r>
      <w:r w:rsidR="004B085D" w:rsidRPr="00BF464E">
        <w:rPr>
          <w:sz w:val="28"/>
          <w:szCs w:val="28"/>
        </w:rPr>
        <w:t>ам</w:t>
      </w:r>
      <w:r w:rsidR="003779C6" w:rsidRPr="00BF464E">
        <w:rPr>
          <w:sz w:val="28"/>
          <w:szCs w:val="28"/>
        </w:rPr>
        <w:t xml:space="preserve"> и чумработниц</w:t>
      </w:r>
      <w:r w:rsidR="004B085D" w:rsidRPr="00BF464E">
        <w:rPr>
          <w:sz w:val="28"/>
          <w:szCs w:val="28"/>
        </w:rPr>
        <w:t>ам</w:t>
      </w:r>
      <w:r w:rsidR="003779C6" w:rsidRPr="00BF464E">
        <w:rPr>
          <w:sz w:val="28"/>
          <w:szCs w:val="28"/>
        </w:rPr>
        <w:t>, заняты</w:t>
      </w:r>
      <w:r w:rsidR="004B085D" w:rsidRPr="00BF464E">
        <w:rPr>
          <w:sz w:val="28"/>
          <w:szCs w:val="28"/>
        </w:rPr>
        <w:t>м</w:t>
      </w:r>
      <w:r w:rsidR="003779C6" w:rsidRPr="00BF464E">
        <w:rPr>
          <w:sz w:val="28"/>
          <w:szCs w:val="28"/>
        </w:rPr>
        <w:t xml:space="preserve"> в оленеводческих хозяйствах Ненецкого автономного округа, в том числе в общинах коренных малочисленных народов Севера,</w:t>
      </w:r>
      <w:r w:rsidRPr="00BF464E">
        <w:rPr>
          <w:sz w:val="28"/>
          <w:szCs w:val="28"/>
        </w:rPr>
        <w:t xml:space="preserve"> </w:t>
      </w:r>
      <w:r w:rsidR="00B84C36" w:rsidRPr="00BF464E">
        <w:rPr>
          <w:sz w:val="28"/>
          <w:szCs w:val="28"/>
        </w:rPr>
        <w:t xml:space="preserve">дров </w:t>
      </w:r>
      <w:r w:rsidRPr="00BF464E">
        <w:rPr>
          <w:sz w:val="28"/>
          <w:szCs w:val="28"/>
        </w:rPr>
        <w:t xml:space="preserve">для отопления </w:t>
      </w:r>
      <w:r w:rsidR="003779C6" w:rsidRPr="00BF464E">
        <w:rPr>
          <w:sz w:val="28"/>
          <w:szCs w:val="28"/>
        </w:rPr>
        <w:t>кочевого жилья</w:t>
      </w:r>
      <w:r w:rsidRPr="00BF464E">
        <w:rPr>
          <w:sz w:val="28"/>
          <w:szCs w:val="28"/>
        </w:rPr>
        <w:t xml:space="preserve"> (далее - субсидия), категорию получателей и размер субсидии, порядок возврата субсидии в</w:t>
      </w:r>
      <w:proofErr w:type="gramEnd"/>
      <w:r w:rsidRPr="00BF464E">
        <w:rPr>
          <w:sz w:val="28"/>
          <w:szCs w:val="28"/>
        </w:rPr>
        <w:t xml:space="preserve"> </w:t>
      </w:r>
      <w:proofErr w:type="gramStart"/>
      <w:r w:rsidRPr="00BF464E">
        <w:rPr>
          <w:sz w:val="28"/>
          <w:szCs w:val="28"/>
        </w:rPr>
        <w:t>случае нарушения условий, установленных при ее предоставлении, а так же порядок возврата в текущем финансовом году остатков субсидии, не использованных в отчетном финансовом году, в случаях, предусмотренных соглашением о предоставлении субсидии.</w:t>
      </w:r>
      <w:proofErr w:type="gramEnd"/>
    </w:p>
    <w:p w:rsidR="003779C6" w:rsidRPr="00BF464E" w:rsidRDefault="003779C6" w:rsidP="00377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Под кочевым жильем в настоящем Порядке понимается передвижное жилище для проживания людей, постоянно ведущих кочевой образ жизни, занятых в традиционных отраслях Севера.</w:t>
      </w:r>
    </w:p>
    <w:p w:rsidR="003779C6" w:rsidRPr="00BF464E" w:rsidRDefault="003779C6" w:rsidP="00377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 xml:space="preserve">Кочевое жилье подразделяется </w:t>
      </w:r>
      <w:proofErr w:type="gramStart"/>
      <w:r w:rsidRPr="00BF464E">
        <w:rPr>
          <w:sz w:val="28"/>
          <w:szCs w:val="28"/>
        </w:rPr>
        <w:t>на</w:t>
      </w:r>
      <w:proofErr w:type="gramEnd"/>
      <w:r w:rsidRPr="00BF464E">
        <w:rPr>
          <w:sz w:val="28"/>
          <w:szCs w:val="28"/>
        </w:rPr>
        <w:t>:</w:t>
      </w:r>
    </w:p>
    <w:p w:rsidR="003779C6" w:rsidRPr="00BF464E" w:rsidRDefault="003779C6" w:rsidP="00377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палатки летние и зимние (быстро устанавливаемый и складываемый тип временного пристанища, жилья, предназначенного для проживания до четырех человек в труднопроходимых местах); дежурные кибитки в условиях выпаса оленей в тундровой зоне;</w:t>
      </w:r>
    </w:p>
    <w:p w:rsidR="003779C6" w:rsidRPr="00BF464E" w:rsidRDefault="003779C6" w:rsidP="00377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 xml:space="preserve">чум (сооружение из поставленных конусообразно тонких деревянных жердей, покрытых сверху водоотталкивающим, теплоизоляционным материалом, с размещенными в середине железной печью и местом для приготовления и приема пищи, по периметру устроенными спальными </w:t>
      </w:r>
      <w:r w:rsidRPr="00BF464E">
        <w:rPr>
          <w:sz w:val="28"/>
          <w:szCs w:val="28"/>
        </w:rPr>
        <w:lastRenderedPageBreak/>
        <w:t>местами);</w:t>
      </w:r>
    </w:p>
    <w:p w:rsidR="003779C6" w:rsidRPr="00BF464E" w:rsidRDefault="003779C6" w:rsidP="00377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балок (небольшой передвижной домик, при частых перемещениях не требует разборки и сборки).</w:t>
      </w:r>
    </w:p>
    <w:p w:rsidR="008044C0" w:rsidRPr="00BF464E" w:rsidRDefault="00ED7E9B" w:rsidP="003779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2. </w:t>
      </w:r>
      <w:r w:rsidR="008044C0" w:rsidRPr="00BF464E">
        <w:rPr>
          <w:sz w:val="28"/>
          <w:szCs w:val="28"/>
        </w:rPr>
        <w:t xml:space="preserve">Субсидия предоставляется в целях </w:t>
      </w:r>
      <w:r w:rsidR="004B085D" w:rsidRPr="00BF464E">
        <w:rPr>
          <w:sz w:val="28"/>
          <w:szCs w:val="28"/>
        </w:rPr>
        <w:t>возмещения недополученных доходов в связи с оказанием услуг по реализации оленеводам и чумработницам, занятым в оленеводческих хозяйствах Ненецкого автономного округа, в том числе в общинах коренных малочисленных народов Севера, дров для отопления кочевого жилья</w:t>
      </w:r>
      <w:r w:rsidR="008044C0" w:rsidRPr="00BF464E">
        <w:rPr>
          <w:sz w:val="28"/>
          <w:szCs w:val="28"/>
        </w:rPr>
        <w:t>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3. </w:t>
      </w:r>
      <w:proofErr w:type="gramStart"/>
      <w:r w:rsidR="008044C0" w:rsidRPr="00BF464E">
        <w:rPr>
          <w:sz w:val="28"/>
          <w:szCs w:val="28"/>
        </w:rPr>
        <w:t xml:space="preserve">Субсидия предоставляется юридическим лицам (за исключением государственных (муниципальных) учреждений), индивидуальным предпринимателям, осуществляющим </w:t>
      </w:r>
      <w:r w:rsidR="00243AF6" w:rsidRPr="00BF464E">
        <w:rPr>
          <w:sz w:val="28"/>
          <w:szCs w:val="28"/>
        </w:rPr>
        <w:t xml:space="preserve">услуги по </w:t>
      </w:r>
      <w:r w:rsidR="00375399" w:rsidRPr="00BF464E">
        <w:rPr>
          <w:sz w:val="28"/>
          <w:szCs w:val="28"/>
        </w:rPr>
        <w:t>реализации</w:t>
      </w:r>
      <w:r w:rsidR="008044C0" w:rsidRPr="00BF464E">
        <w:rPr>
          <w:sz w:val="28"/>
          <w:szCs w:val="28"/>
        </w:rPr>
        <w:t xml:space="preserve"> </w:t>
      </w:r>
      <w:r w:rsidR="00243AF6" w:rsidRPr="00BF464E">
        <w:rPr>
          <w:sz w:val="28"/>
          <w:szCs w:val="28"/>
        </w:rPr>
        <w:t>оленеводам и чумработницам, занятым в оленеводческих хозяйствах Ненецкого автономного округа, в том числе в общинах коренных малочисленных народов Севера,</w:t>
      </w:r>
      <w:r w:rsidR="008044C0" w:rsidRPr="00BF464E">
        <w:rPr>
          <w:sz w:val="28"/>
          <w:szCs w:val="28"/>
        </w:rPr>
        <w:t xml:space="preserve"> </w:t>
      </w:r>
      <w:r w:rsidR="00243AF6" w:rsidRPr="00BF464E">
        <w:rPr>
          <w:sz w:val="28"/>
          <w:szCs w:val="28"/>
        </w:rPr>
        <w:t xml:space="preserve">дров </w:t>
      </w:r>
      <w:r w:rsidR="008044C0" w:rsidRPr="00BF464E">
        <w:rPr>
          <w:sz w:val="28"/>
          <w:szCs w:val="28"/>
        </w:rPr>
        <w:t xml:space="preserve">для отопления </w:t>
      </w:r>
      <w:r w:rsidR="003779C6" w:rsidRPr="00BF464E">
        <w:rPr>
          <w:sz w:val="28"/>
          <w:szCs w:val="28"/>
        </w:rPr>
        <w:t>кочевого жилья</w:t>
      </w:r>
      <w:r w:rsidR="00435ED4" w:rsidRPr="00BF464E">
        <w:rPr>
          <w:sz w:val="28"/>
          <w:szCs w:val="28"/>
        </w:rPr>
        <w:t xml:space="preserve"> </w:t>
      </w:r>
      <w:r w:rsidR="00243AF6" w:rsidRPr="00BF464E">
        <w:rPr>
          <w:sz w:val="28"/>
          <w:szCs w:val="28"/>
        </w:rPr>
        <w:t>по цене</w:t>
      </w:r>
      <w:r w:rsidR="00375399" w:rsidRPr="00BF464E">
        <w:rPr>
          <w:sz w:val="28"/>
          <w:szCs w:val="28"/>
        </w:rPr>
        <w:t>, не превышающей</w:t>
      </w:r>
      <w:r w:rsidR="00F75C4D" w:rsidRPr="00BF464E">
        <w:rPr>
          <w:sz w:val="28"/>
          <w:szCs w:val="28"/>
        </w:rPr>
        <w:t xml:space="preserve"> 15 % от </w:t>
      </w:r>
      <w:r w:rsidR="008044C0" w:rsidRPr="00BF464E">
        <w:rPr>
          <w:sz w:val="28"/>
          <w:szCs w:val="28"/>
        </w:rPr>
        <w:t>р</w:t>
      </w:r>
      <w:r w:rsidR="00F75C4D" w:rsidRPr="00BF464E">
        <w:rPr>
          <w:sz w:val="28"/>
          <w:szCs w:val="28"/>
        </w:rPr>
        <w:t>озничной</w:t>
      </w:r>
      <w:r w:rsidR="008044C0" w:rsidRPr="00BF464E">
        <w:rPr>
          <w:sz w:val="28"/>
          <w:szCs w:val="28"/>
        </w:rPr>
        <w:t xml:space="preserve"> цен</w:t>
      </w:r>
      <w:r w:rsidR="00F919D4" w:rsidRPr="00BF464E">
        <w:rPr>
          <w:sz w:val="28"/>
          <w:szCs w:val="28"/>
        </w:rPr>
        <w:t xml:space="preserve">ы, </w:t>
      </w:r>
      <w:r w:rsidR="00F75C4D" w:rsidRPr="00BF464E">
        <w:rPr>
          <w:sz w:val="28"/>
          <w:szCs w:val="28"/>
        </w:rPr>
        <w:t>установленной</w:t>
      </w:r>
      <w:r w:rsidR="008044C0" w:rsidRPr="00BF464E">
        <w:rPr>
          <w:sz w:val="28"/>
          <w:szCs w:val="28"/>
        </w:rPr>
        <w:t xml:space="preserve"> уполномоченным </w:t>
      </w:r>
      <w:r w:rsidR="00375399" w:rsidRPr="00BF464E">
        <w:rPr>
          <w:sz w:val="28"/>
          <w:szCs w:val="28"/>
        </w:rPr>
        <w:t xml:space="preserve">исполнительным органом государственной власти </w:t>
      </w:r>
      <w:r w:rsidR="008044C0" w:rsidRPr="00BF464E">
        <w:rPr>
          <w:sz w:val="28"/>
          <w:szCs w:val="28"/>
        </w:rPr>
        <w:t>Ненецкого автономного округа, осуществляющим функции по государственному</w:t>
      </w:r>
      <w:proofErr w:type="gramEnd"/>
      <w:r w:rsidR="008044C0" w:rsidRPr="00BF464E">
        <w:rPr>
          <w:sz w:val="28"/>
          <w:szCs w:val="28"/>
        </w:rPr>
        <w:t xml:space="preserve"> регулированию цен и тарифов (далее соответственно - получатель субсидии, уполномоченный орган).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4. </w:t>
      </w:r>
      <w:r w:rsidR="008044C0" w:rsidRPr="00BF464E">
        <w:rPr>
          <w:sz w:val="28"/>
          <w:szCs w:val="28"/>
        </w:rPr>
        <w:t xml:space="preserve">Субсидия предоставляется Департаментом </w:t>
      </w:r>
      <w:r w:rsidR="00A47EE2" w:rsidRPr="00BF464E">
        <w:rPr>
          <w:sz w:val="28"/>
          <w:szCs w:val="28"/>
        </w:rPr>
        <w:t>региональной политики</w:t>
      </w:r>
      <w:r w:rsidR="005E63E8" w:rsidRPr="00BF464E">
        <w:rPr>
          <w:sz w:val="28"/>
          <w:szCs w:val="28"/>
        </w:rPr>
        <w:t xml:space="preserve"> </w:t>
      </w:r>
      <w:r w:rsidR="00A47EE2" w:rsidRPr="00BF464E">
        <w:rPr>
          <w:sz w:val="28"/>
          <w:szCs w:val="28"/>
        </w:rPr>
        <w:t xml:space="preserve"> </w:t>
      </w:r>
      <w:r w:rsidR="008044C0" w:rsidRPr="00BF464E">
        <w:rPr>
          <w:sz w:val="28"/>
          <w:szCs w:val="28"/>
        </w:rPr>
        <w:t>Ненецкого автономного округа (далее - Департамент) ежеквартально на безвозмездной и безвозвратной основе в пределах средств, установленных законом Ненецкого автономного округа об окружном бюджете на очередной финансовый год, сводной бюджетной росписью окружного бюджета и кассовым планом.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5. </w:t>
      </w:r>
      <w:r w:rsidR="008044C0" w:rsidRPr="00BF464E">
        <w:rPr>
          <w:sz w:val="28"/>
          <w:szCs w:val="28"/>
        </w:rPr>
        <w:t>Размер субсидии определяется для каждого Получателя субсидии индивидуально, как разница между объемом реализованн</w:t>
      </w:r>
      <w:r w:rsidRPr="00BF464E">
        <w:rPr>
          <w:sz w:val="28"/>
          <w:szCs w:val="28"/>
        </w:rPr>
        <w:t>ых</w:t>
      </w:r>
      <w:r w:rsidR="008044C0" w:rsidRPr="00BF464E">
        <w:rPr>
          <w:sz w:val="28"/>
          <w:szCs w:val="28"/>
        </w:rPr>
        <w:t xml:space="preserve"> </w:t>
      </w:r>
      <w:r w:rsidRPr="00BF464E">
        <w:rPr>
          <w:sz w:val="28"/>
          <w:szCs w:val="28"/>
        </w:rPr>
        <w:t>дров</w:t>
      </w:r>
      <w:r w:rsidR="00375399" w:rsidRPr="00BF464E">
        <w:rPr>
          <w:sz w:val="28"/>
          <w:szCs w:val="28"/>
        </w:rPr>
        <w:t>, умноженным</w:t>
      </w:r>
      <w:r w:rsidR="008044C0" w:rsidRPr="00BF464E">
        <w:rPr>
          <w:sz w:val="28"/>
          <w:szCs w:val="28"/>
        </w:rPr>
        <w:t xml:space="preserve"> на экономически обоснованную цену, и фактически полученной выручкой от реализации </w:t>
      </w:r>
      <w:r w:rsidRPr="00BF464E">
        <w:rPr>
          <w:sz w:val="28"/>
          <w:szCs w:val="28"/>
        </w:rPr>
        <w:t>дров</w:t>
      </w:r>
      <w:r w:rsidR="008044C0" w:rsidRPr="00BF464E">
        <w:rPr>
          <w:sz w:val="28"/>
          <w:szCs w:val="28"/>
        </w:rPr>
        <w:t xml:space="preserve"> по </w:t>
      </w:r>
      <w:r w:rsidR="00C31E3F" w:rsidRPr="00BF464E">
        <w:rPr>
          <w:sz w:val="28"/>
          <w:szCs w:val="28"/>
        </w:rPr>
        <w:t xml:space="preserve">цене, не превышающей 15 % от </w:t>
      </w:r>
      <w:r w:rsidR="008044C0" w:rsidRPr="00BF464E">
        <w:rPr>
          <w:sz w:val="28"/>
          <w:szCs w:val="28"/>
        </w:rPr>
        <w:t>розничн</w:t>
      </w:r>
      <w:r w:rsidR="00C31E3F" w:rsidRPr="00BF464E">
        <w:rPr>
          <w:sz w:val="28"/>
          <w:szCs w:val="28"/>
        </w:rPr>
        <w:t>ой</w:t>
      </w:r>
      <w:r w:rsidR="008044C0" w:rsidRPr="00BF464E">
        <w:rPr>
          <w:sz w:val="28"/>
          <w:szCs w:val="28"/>
        </w:rPr>
        <w:t xml:space="preserve"> цен</w:t>
      </w:r>
      <w:r w:rsidR="00C31E3F" w:rsidRPr="00BF464E">
        <w:rPr>
          <w:sz w:val="28"/>
          <w:szCs w:val="28"/>
        </w:rPr>
        <w:t>ы</w:t>
      </w:r>
      <w:r w:rsidR="008044C0" w:rsidRPr="00BF464E">
        <w:rPr>
          <w:sz w:val="28"/>
          <w:szCs w:val="28"/>
        </w:rPr>
        <w:t>, установленн</w:t>
      </w:r>
      <w:r w:rsidR="00C31E3F" w:rsidRPr="00BF464E">
        <w:rPr>
          <w:sz w:val="28"/>
          <w:szCs w:val="28"/>
        </w:rPr>
        <w:t>ой</w:t>
      </w:r>
      <w:r w:rsidR="008044C0" w:rsidRPr="00BF464E">
        <w:rPr>
          <w:sz w:val="28"/>
          <w:szCs w:val="28"/>
        </w:rPr>
        <w:t xml:space="preserve"> уполномоченным органом.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6. </w:t>
      </w:r>
      <w:r w:rsidR="008044C0" w:rsidRPr="00BF464E">
        <w:rPr>
          <w:sz w:val="28"/>
          <w:szCs w:val="28"/>
        </w:rPr>
        <w:t>Условиями предоставления субсидии являются: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F464E">
        <w:rPr>
          <w:sz w:val="28"/>
          <w:szCs w:val="28"/>
        </w:rPr>
        <w:t>1) </w:t>
      </w:r>
      <w:r w:rsidR="008044C0" w:rsidRPr="00BF464E">
        <w:rPr>
          <w:sz w:val="28"/>
          <w:szCs w:val="28"/>
        </w:rPr>
        <w:t xml:space="preserve">заключение получателем субсидии договоров купли-продажи </w:t>
      </w:r>
      <w:r w:rsidRPr="00BF464E">
        <w:rPr>
          <w:sz w:val="28"/>
          <w:szCs w:val="28"/>
        </w:rPr>
        <w:t>дров</w:t>
      </w:r>
      <w:r w:rsidR="008044C0" w:rsidRPr="00BF464E">
        <w:rPr>
          <w:sz w:val="28"/>
          <w:szCs w:val="28"/>
        </w:rPr>
        <w:t xml:space="preserve"> с </w:t>
      </w:r>
      <w:r w:rsidR="003779C6" w:rsidRPr="00BF464E">
        <w:rPr>
          <w:sz w:val="28"/>
          <w:szCs w:val="28"/>
        </w:rPr>
        <w:t>оленевод</w:t>
      </w:r>
      <w:r w:rsidRPr="00BF464E">
        <w:rPr>
          <w:sz w:val="28"/>
          <w:szCs w:val="28"/>
        </w:rPr>
        <w:t>ами</w:t>
      </w:r>
      <w:r w:rsidR="003779C6" w:rsidRPr="00BF464E">
        <w:rPr>
          <w:sz w:val="28"/>
          <w:szCs w:val="28"/>
        </w:rPr>
        <w:t xml:space="preserve"> и </w:t>
      </w:r>
      <w:proofErr w:type="spellStart"/>
      <w:r w:rsidR="003779C6" w:rsidRPr="00BF464E">
        <w:rPr>
          <w:sz w:val="28"/>
          <w:szCs w:val="28"/>
        </w:rPr>
        <w:t>чумработниц</w:t>
      </w:r>
      <w:r w:rsidRPr="00BF464E">
        <w:rPr>
          <w:sz w:val="28"/>
          <w:szCs w:val="28"/>
        </w:rPr>
        <w:t>ами</w:t>
      </w:r>
      <w:proofErr w:type="spellEnd"/>
      <w:r w:rsidR="003779C6" w:rsidRPr="00BF464E">
        <w:rPr>
          <w:sz w:val="28"/>
          <w:szCs w:val="28"/>
        </w:rPr>
        <w:t>, заняты</w:t>
      </w:r>
      <w:r w:rsidRPr="00BF464E">
        <w:rPr>
          <w:sz w:val="28"/>
          <w:szCs w:val="28"/>
        </w:rPr>
        <w:t>ми</w:t>
      </w:r>
      <w:r w:rsidR="003779C6" w:rsidRPr="00BF464E">
        <w:rPr>
          <w:sz w:val="28"/>
          <w:szCs w:val="28"/>
        </w:rPr>
        <w:t xml:space="preserve"> в оленеводческих хозяйствах Ненецкого автономного округа, в том числе в общинах коренных малочисленных народов Севера</w:t>
      </w:r>
      <w:r w:rsidR="00EC7F7E" w:rsidRPr="00BF464E">
        <w:rPr>
          <w:sz w:val="28"/>
          <w:szCs w:val="28"/>
        </w:rPr>
        <w:t>,</w:t>
      </w:r>
      <w:r w:rsidRPr="00BF464E">
        <w:rPr>
          <w:sz w:val="28"/>
          <w:szCs w:val="28"/>
        </w:rPr>
        <w:t xml:space="preserve"> </w:t>
      </w:r>
      <w:r w:rsidR="00F919D4" w:rsidRPr="00BF464E">
        <w:rPr>
          <w:sz w:val="28"/>
          <w:szCs w:val="28"/>
        </w:rPr>
        <w:t xml:space="preserve">по </w:t>
      </w:r>
      <w:r w:rsidR="00EB6F52" w:rsidRPr="00BF464E">
        <w:rPr>
          <w:sz w:val="28"/>
          <w:szCs w:val="28"/>
        </w:rPr>
        <w:t>цене</w:t>
      </w:r>
      <w:r w:rsidR="00F919D4" w:rsidRPr="00BF464E">
        <w:rPr>
          <w:sz w:val="28"/>
          <w:szCs w:val="28"/>
        </w:rPr>
        <w:t xml:space="preserve">, </w:t>
      </w:r>
      <w:r w:rsidR="00EB6F52" w:rsidRPr="00BF464E">
        <w:rPr>
          <w:sz w:val="28"/>
          <w:szCs w:val="28"/>
        </w:rPr>
        <w:t xml:space="preserve">не превышающей 15 % от розничной цены, </w:t>
      </w:r>
      <w:r w:rsidR="00F919D4" w:rsidRPr="00BF464E">
        <w:rPr>
          <w:sz w:val="28"/>
          <w:szCs w:val="28"/>
        </w:rPr>
        <w:t xml:space="preserve">установленной уполномоченным органом </w:t>
      </w:r>
      <w:r w:rsidR="008428D9" w:rsidRPr="00BF464E">
        <w:rPr>
          <w:sz w:val="28"/>
          <w:szCs w:val="28"/>
        </w:rPr>
        <w:t xml:space="preserve">при условии доставки дров до населенных пунктов Ненецкого автономного округа согласно </w:t>
      </w:r>
      <w:r w:rsidR="008428D9" w:rsidRPr="0081334C">
        <w:rPr>
          <w:sz w:val="28"/>
          <w:szCs w:val="28"/>
        </w:rPr>
        <w:t>Прил</w:t>
      </w:r>
      <w:r w:rsidR="00F85456" w:rsidRPr="0081334C">
        <w:rPr>
          <w:sz w:val="28"/>
          <w:szCs w:val="28"/>
        </w:rPr>
        <w:t xml:space="preserve">ожению </w:t>
      </w:r>
      <w:r w:rsidR="00435ED4" w:rsidRPr="0081334C">
        <w:rPr>
          <w:sz w:val="28"/>
          <w:szCs w:val="28"/>
        </w:rPr>
        <w:t>1</w:t>
      </w:r>
      <w:r w:rsidR="008044C0" w:rsidRPr="0081334C">
        <w:rPr>
          <w:sz w:val="28"/>
          <w:szCs w:val="28"/>
        </w:rPr>
        <w:t>;</w:t>
      </w:r>
      <w:proofErr w:type="gramEnd"/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2) </w:t>
      </w:r>
      <w:r w:rsidR="008044C0" w:rsidRPr="00BF464E">
        <w:rPr>
          <w:sz w:val="28"/>
          <w:szCs w:val="28"/>
        </w:rPr>
        <w:t xml:space="preserve">возникновение у получателя субсидии недополученных доходов в связи с реализацией </w:t>
      </w:r>
      <w:r w:rsidRPr="00BF464E">
        <w:rPr>
          <w:sz w:val="28"/>
          <w:szCs w:val="28"/>
        </w:rPr>
        <w:t>дров</w:t>
      </w:r>
      <w:r w:rsidR="008044C0" w:rsidRPr="00BF464E">
        <w:rPr>
          <w:sz w:val="28"/>
          <w:szCs w:val="28"/>
        </w:rPr>
        <w:t xml:space="preserve"> </w:t>
      </w:r>
      <w:r w:rsidR="000107B7" w:rsidRPr="00BF464E">
        <w:rPr>
          <w:sz w:val="28"/>
          <w:szCs w:val="28"/>
        </w:rPr>
        <w:t>по цене, не превышающей 15 % от розничной цены, установленной уполномоченным органом;</w:t>
      </w:r>
    </w:p>
    <w:p w:rsidR="00F919D4" w:rsidRPr="00BF464E" w:rsidRDefault="00F919D4" w:rsidP="00FF1AB0">
      <w:pPr>
        <w:spacing w:after="1" w:line="280" w:lineRule="atLeast"/>
        <w:ind w:firstLine="709"/>
        <w:jc w:val="both"/>
      </w:pPr>
      <w:r w:rsidRPr="00BF464E">
        <w:rPr>
          <w:sz w:val="28"/>
          <w:szCs w:val="28"/>
        </w:rPr>
        <w:t xml:space="preserve">3) соответствие </w:t>
      </w:r>
      <w:r w:rsidRPr="00BF464E">
        <w:rPr>
          <w:sz w:val="28"/>
        </w:rPr>
        <w:t>получателя субсиди</w:t>
      </w:r>
      <w:r w:rsidR="00435ED4" w:rsidRPr="00BF464E">
        <w:rPr>
          <w:sz w:val="28"/>
        </w:rPr>
        <w:t>и</w:t>
      </w:r>
      <w:r w:rsidRPr="00BF464E">
        <w:rPr>
          <w:sz w:val="28"/>
        </w:rPr>
        <w:t xml:space="preserve"> на первое число месяца, предшествующего месяцу, в котором планируется заключение соглашения</w:t>
      </w:r>
      <w:r w:rsidR="00B039A9" w:rsidRPr="00BF464E">
        <w:rPr>
          <w:sz w:val="28"/>
        </w:rPr>
        <w:t xml:space="preserve"> о предоставлении субсидий, следующим требованиям</w:t>
      </w:r>
      <w:r w:rsidRPr="00BF464E">
        <w:rPr>
          <w:sz w:val="28"/>
        </w:rPr>
        <w:t>:</w:t>
      </w:r>
    </w:p>
    <w:p w:rsidR="00F919D4" w:rsidRPr="00BF464E" w:rsidRDefault="00435ED4" w:rsidP="00FF1AB0">
      <w:pPr>
        <w:spacing w:after="1" w:line="280" w:lineRule="atLeast"/>
        <w:ind w:firstLine="709"/>
        <w:jc w:val="both"/>
      </w:pPr>
      <w:r w:rsidRPr="00BF464E">
        <w:rPr>
          <w:sz w:val="28"/>
        </w:rPr>
        <w:lastRenderedPageBreak/>
        <w:t>у получателя</w:t>
      </w:r>
      <w:r w:rsidR="00F919D4" w:rsidRPr="00BF464E">
        <w:rPr>
          <w:sz w:val="28"/>
        </w:rPr>
        <w:t xml:space="preserve"> субсиди</w:t>
      </w:r>
      <w:r w:rsidRPr="00BF464E">
        <w:rPr>
          <w:sz w:val="28"/>
        </w:rPr>
        <w:t>и</w:t>
      </w:r>
      <w:r w:rsidR="00F919D4" w:rsidRPr="00BF464E">
        <w:rPr>
          <w:sz w:val="28"/>
        </w:rPr>
        <w:t xml:space="preserve">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Pr="00BF464E">
        <w:rPr>
          <w:sz w:val="28"/>
        </w:rPr>
        <w:t>;</w:t>
      </w:r>
    </w:p>
    <w:p w:rsidR="00F919D4" w:rsidRPr="00BF464E" w:rsidRDefault="00435ED4" w:rsidP="00FF1AB0">
      <w:pPr>
        <w:spacing w:after="1" w:line="280" w:lineRule="atLeast"/>
        <w:ind w:firstLine="709"/>
        <w:jc w:val="both"/>
      </w:pPr>
      <w:r w:rsidRPr="00BF464E">
        <w:rPr>
          <w:sz w:val="28"/>
        </w:rPr>
        <w:t>у получателя</w:t>
      </w:r>
      <w:r w:rsidR="00F919D4" w:rsidRPr="00BF464E">
        <w:rPr>
          <w:sz w:val="28"/>
        </w:rPr>
        <w:t xml:space="preserve"> субсиди</w:t>
      </w:r>
      <w:r w:rsidRPr="00BF464E">
        <w:rPr>
          <w:sz w:val="28"/>
        </w:rPr>
        <w:t>и</w:t>
      </w:r>
      <w:r w:rsidR="00F919D4" w:rsidRPr="00BF464E">
        <w:rPr>
          <w:sz w:val="28"/>
        </w:rPr>
        <w:t xml:space="preserve">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</w:t>
      </w:r>
      <w:proofErr w:type="gramStart"/>
      <w:r w:rsidR="00F919D4" w:rsidRPr="00BF464E">
        <w:rPr>
          <w:sz w:val="28"/>
        </w:rPr>
        <w:t>предоставленных</w:t>
      </w:r>
      <w:proofErr w:type="gramEnd"/>
      <w:r w:rsidR="00F919D4" w:rsidRPr="00BF464E">
        <w:rPr>
          <w:sz w:val="28"/>
        </w:rPr>
        <w:t xml:space="preserve"> в том числе в соответствии с иными правовыми актами</w:t>
      </w:r>
      <w:r w:rsidRPr="00BF464E">
        <w:rPr>
          <w:sz w:val="28"/>
        </w:rPr>
        <w:t>,</w:t>
      </w:r>
      <w:r w:rsidR="00F919D4" w:rsidRPr="00BF464E">
        <w:rPr>
          <w:sz w:val="28"/>
        </w:rPr>
        <w:t xml:space="preserve"> и иная просроченная задолженность перед соответствующим бюджетом бюджетной системы Российской Федерации;</w:t>
      </w:r>
    </w:p>
    <w:p w:rsidR="00F919D4" w:rsidRPr="00BF464E" w:rsidRDefault="00F919D4" w:rsidP="00FF1AB0">
      <w:pPr>
        <w:spacing w:after="1" w:line="280" w:lineRule="atLeast"/>
        <w:ind w:firstLine="709"/>
        <w:jc w:val="both"/>
      </w:pPr>
      <w:r w:rsidRPr="00BF464E">
        <w:rPr>
          <w:sz w:val="28"/>
        </w:rPr>
        <w:t>получател</w:t>
      </w:r>
      <w:r w:rsidR="00435ED4" w:rsidRPr="00BF464E">
        <w:rPr>
          <w:sz w:val="28"/>
        </w:rPr>
        <w:t>ь</w:t>
      </w:r>
      <w:r w:rsidRPr="00BF464E">
        <w:rPr>
          <w:sz w:val="28"/>
        </w:rPr>
        <w:t xml:space="preserve"> субсиди</w:t>
      </w:r>
      <w:r w:rsidR="00435ED4" w:rsidRPr="00BF464E">
        <w:rPr>
          <w:sz w:val="28"/>
        </w:rPr>
        <w:t>и не должен</w:t>
      </w:r>
      <w:r w:rsidRPr="00BF464E">
        <w:rPr>
          <w:sz w:val="28"/>
        </w:rPr>
        <w:t xml:space="preserve"> находиться в процессе реорганизации, ликвидации, банкротства и не долж</w:t>
      </w:r>
      <w:r w:rsidR="00435ED4" w:rsidRPr="00BF464E">
        <w:rPr>
          <w:sz w:val="28"/>
        </w:rPr>
        <w:t>ен</w:t>
      </w:r>
      <w:r w:rsidRPr="00BF464E">
        <w:rPr>
          <w:sz w:val="28"/>
        </w:rPr>
        <w:t xml:space="preserve"> иметь ограничения на осуществление хозяйственной деятельности</w:t>
      </w:r>
      <w:r w:rsidR="00435ED4" w:rsidRPr="00BF464E">
        <w:rPr>
          <w:sz w:val="28"/>
        </w:rPr>
        <w:t>;</w:t>
      </w:r>
    </w:p>
    <w:p w:rsidR="00F919D4" w:rsidRPr="00BF464E" w:rsidRDefault="00F919D4" w:rsidP="00FF1AB0">
      <w:pPr>
        <w:spacing w:after="1" w:line="280" w:lineRule="atLeast"/>
        <w:ind w:firstLine="709"/>
        <w:jc w:val="both"/>
      </w:pPr>
      <w:proofErr w:type="gramStart"/>
      <w:r w:rsidRPr="00BF464E">
        <w:rPr>
          <w:sz w:val="28"/>
        </w:rPr>
        <w:t>получател</w:t>
      </w:r>
      <w:r w:rsidR="00435ED4" w:rsidRPr="00BF464E">
        <w:rPr>
          <w:sz w:val="28"/>
        </w:rPr>
        <w:t>ь</w:t>
      </w:r>
      <w:r w:rsidRPr="00BF464E">
        <w:rPr>
          <w:sz w:val="28"/>
        </w:rPr>
        <w:t xml:space="preserve"> субсиди</w:t>
      </w:r>
      <w:r w:rsidR="00435ED4" w:rsidRPr="00BF464E">
        <w:rPr>
          <w:sz w:val="28"/>
        </w:rPr>
        <w:t>и</w:t>
      </w:r>
      <w:r w:rsidRPr="00BF464E">
        <w:rPr>
          <w:sz w:val="28"/>
        </w:rPr>
        <w:t xml:space="preserve"> не долж</w:t>
      </w:r>
      <w:r w:rsidR="00435ED4" w:rsidRPr="00BF464E">
        <w:rPr>
          <w:sz w:val="28"/>
        </w:rPr>
        <w:t>ен</w:t>
      </w:r>
      <w:r w:rsidRPr="00BF464E">
        <w:rPr>
          <w:sz w:val="28"/>
        </w:rPr>
        <w:t xml:space="preserve"> являться иностранным юридическим лиц</w:t>
      </w:r>
      <w:r w:rsidR="00435ED4" w:rsidRPr="00BF464E">
        <w:rPr>
          <w:sz w:val="28"/>
        </w:rPr>
        <w:t>ом</w:t>
      </w:r>
      <w:r w:rsidRPr="00BF464E">
        <w:rPr>
          <w:sz w:val="28"/>
        </w:rPr>
        <w:t>, а также российским юридическим</w:t>
      </w:r>
      <w:r w:rsidR="00435ED4" w:rsidRPr="00BF464E">
        <w:rPr>
          <w:sz w:val="28"/>
        </w:rPr>
        <w:t xml:space="preserve"> лицом</w:t>
      </w:r>
      <w:r w:rsidRPr="00BF464E">
        <w:rPr>
          <w:sz w:val="28"/>
        </w:rPr>
        <w:t>, в уставном (складочном) капитале котор</w:t>
      </w:r>
      <w:r w:rsidR="00435ED4" w:rsidRPr="00BF464E">
        <w:rPr>
          <w:sz w:val="28"/>
        </w:rPr>
        <w:t>ого</w:t>
      </w:r>
      <w:r w:rsidRPr="00BF464E">
        <w:rPr>
          <w:sz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BF464E">
        <w:rPr>
          <w:sz w:val="28"/>
        </w:rPr>
        <w:t>) в отношении таких юридических лиц, в совокупности превышает 50 процентов;</w:t>
      </w:r>
    </w:p>
    <w:p w:rsidR="00F919D4" w:rsidRPr="00BF464E" w:rsidRDefault="00F919D4" w:rsidP="00FF1AB0">
      <w:pPr>
        <w:spacing w:after="1" w:line="280" w:lineRule="atLeast"/>
        <w:ind w:firstLine="709"/>
        <w:jc w:val="both"/>
      </w:pPr>
      <w:r w:rsidRPr="00BF464E">
        <w:rPr>
          <w:sz w:val="28"/>
        </w:rPr>
        <w:t>получател</w:t>
      </w:r>
      <w:r w:rsidR="00435ED4" w:rsidRPr="00BF464E">
        <w:rPr>
          <w:sz w:val="28"/>
        </w:rPr>
        <w:t>ь</w:t>
      </w:r>
      <w:r w:rsidRPr="00BF464E">
        <w:rPr>
          <w:sz w:val="28"/>
        </w:rPr>
        <w:t xml:space="preserve"> субсиди</w:t>
      </w:r>
      <w:r w:rsidR="00435ED4" w:rsidRPr="00BF464E">
        <w:rPr>
          <w:sz w:val="28"/>
        </w:rPr>
        <w:t>и</w:t>
      </w:r>
      <w:r w:rsidRPr="00BF464E">
        <w:rPr>
          <w:sz w:val="28"/>
        </w:rPr>
        <w:t xml:space="preserve"> не долж</w:t>
      </w:r>
      <w:r w:rsidR="00435ED4" w:rsidRPr="00BF464E">
        <w:rPr>
          <w:sz w:val="28"/>
        </w:rPr>
        <w:t>ен</w:t>
      </w:r>
      <w:r w:rsidRPr="00BF464E">
        <w:rPr>
          <w:sz w:val="28"/>
        </w:rPr>
        <w:t xml:space="preserve"> получать средства из бюджет</w:t>
      </w:r>
      <w:r w:rsidR="002C28FC" w:rsidRPr="00BF464E">
        <w:rPr>
          <w:sz w:val="28"/>
        </w:rPr>
        <w:t>ов</w:t>
      </w:r>
      <w:r w:rsidRPr="00BF464E">
        <w:rPr>
          <w:sz w:val="28"/>
        </w:rPr>
        <w:t xml:space="preserve">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r:id="rId11" w:history="1">
        <w:r w:rsidR="00B039A9" w:rsidRPr="00BF464E">
          <w:rPr>
            <w:sz w:val="28"/>
          </w:rPr>
          <w:t>пункте</w:t>
        </w:r>
      </w:hyperlink>
      <w:r w:rsidR="00B039A9" w:rsidRPr="00BF464E">
        <w:rPr>
          <w:sz w:val="28"/>
        </w:rPr>
        <w:t xml:space="preserve"> 2</w:t>
      </w:r>
      <w:r w:rsidRPr="00BF464E">
        <w:rPr>
          <w:sz w:val="28"/>
        </w:rPr>
        <w:t xml:space="preserve"> настоящего </w:t>
      </w:r>
      <w:r w:rsidR="00B039A9" w:rsidRPr="00BF464E">
        <w:rPr>
          <w:sz w:val="28"/>
        </w:rPr>
        <w:t>Порядка</w:t>
      </w:r>
      <w:r w:rsidRPr="00BF464E">
        <w:rPr>
          <w:sz w:val="28"/>
        </w:rPr>
        <w:t>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7. </w:t>
      </w:r>
      <w:r w:rsidR="008044C0" w:rsidRPr="00BF464E">
        <w:rPr>
          <w:sz w:val="28"/>
          <w:szCs w:val="28"/>
        </w:rPr>
        <w:t>Субсидия предоставляется на основании соглашения о предоставлении субсидии, заключенного между Департаментом и получателем субсидии (далее - Соглашение), которое должно предусматривать: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1) </w:t>
      </w:r>
      <w:r w:rsidR="008044C0" w:rsidRPr="00BF464E">
        <w:rPr>
          <w:sz w:val="28"/>
          <w:szCs w:val="28"/>
        </w:rPr>
        <w:t>цели, условия и порядок предоставления субсидии;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2) </w:t>
      </w:r>
      <w:r w:rsidR="008044C0" w:rsidRPr="00BF464E">
        <w:rPr>
          <w:sz w:val="28"/>
          <w:szCs w:val="28"/>
        </w:rPr>
        <w:t>согласие получателя субсидии на осуществление Департаментом и органами государственного финансового контроля Ненецкого автономного округа проверок соблюдения им условий, целей и порядка предоставления субсидии;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3) </w:t>
      </w:r>
      <w:r w:rsidR="008044C0" w:rsidRPr="00BF464E">
        <w:rPr>
          <w:sz w:val="28"/>
          <w:szCs w:val="28"/>
        </w:rPr>
        <w:t>возврата в текущем финансовом году получателем субсидии остатков субсидии, не использованных в отчетном финансовом году, в случаях, предусмотренных соглашениями (договорами) о предоставлении субсидии;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4) </w:t>
      </w:r>
      <w:r w:rsidR="008044C0" w:rsidRPr="00BF464E">
        <w:rPr>
          <w:sz w:val="28"/>
          <w:szCs w:val="28"/>
        </w:rPr>
        <w:t>порядок возврата субсидии в случае нарушения условий, установленных при ее предоставлении.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8. </w:t>
      </w:r>
      <w:r w:rsidR="008044C0" w:rsidRPr="00BF464E">
        <w:rPr>
          <w:sz w:val="28"/>
          <w:szCs w:val="28"/>
        </w:rPr>
        <w:t>Для заключения Соглашения получатель субсидии представляет в Департамент заявление о предоставлении субсидии с приложением следующих документов:</w:t>
      </w: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lastRenderedPageBreak/>
        <w:t>1)</w:t>
      </w:r>
      <w:r w:rsidR="00B84C36" w:rsidRPr="00BF464E">
        <w:rPr>
          <w:sz w:val="28"/>
          <w:szCs w:val="28"/>
        </w:rPr>
        <w:t> </w:t>
      </w:r>
      <w:r w:rsidRPr="00BF464E">
        <w:rPr>
          <w:sz w:val="28"/>
          <w:szCs w:val="28"/>
        </w:rPr>
        <w:t>копии выписки из Единого государственного реестра юридических лиц, выданной не позднее одного месяца до даты приема заявления (для юридических лиц);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2) </w:t>
      </w:r>
      <w:r w:rsidR="008044C0" w:rsidRPr="00BF464E">
        <w:rPr>
          <w:sz w:val="28"/>
          <w:szCs w:val="28"/>
        </w:rPr>
        <w:t>копии выписки из Единого государственного реестра индивидуальных предпринимателей, выданной не позднее одного месяца до даты приема заявления (для индивидуальных предпринимателей);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3) </w:t>
      </w:r>
      <w:r w:rsidR="008044C0" w:rsidRPr="00BF464E">
        <w:rPr>
          <w:sz w:val="28"/>
          <w:szCs w:val="28"/>
        </w:rPr>
        <w:t xml:space="preserve">реестры договоров купли-продажи </w:t>
      </w:r>
      <w:r w:rsidRPr="00BF464E">
        <w:rPr>
          <w:sz w:val="28"/>
          <w:szCs w:val="28"/>
        </w:rPr>
        <w:t>дров</w:t>
      </w:r>
      <w:r w:rsidR="008044C0" w:rsidRPr="00BF464E">
        <w:rPr>
          <w:sz w:val="28"/>
          <w:szCs w:val="28"/>
        </w:rPr>
        <w:t xml:space="preserve">, заключенных получателем субсидии с </w:t>
      </w:r>
      <w:r w:rsidR="003779C6" w:rsidRPr="00BF464E">
        <w:rPr>
          <w:sz w:val="28"/>
          <w:szCs w:val="28"/>
        </w:rPr>
        <w:t>оленевод</w:t>
      </w:r>
      <w:r w:rsidRPr="00BF464E">
        <w:rPr>
          <w:sz w:val="28"/>
          <w:szCs w:val="28"/>
        </w:rPr>
        <w:t>ами</w:t>
      </w:r>
      <w:r w:rsidR="003779C6" w:rsidRPr="00BF464E">
        <w:rPr>
          <w:sz w:val="28"/>
          <w:szCs w:val="28"/>
        </w:rPr>
        <w:t xml:space="preserve"> и </w:t>
      </w:r>
      <w:proofErr w:type="spellStart"/>
      <w:r w:rsidR="003779C6" w:rsidRPr="00BF464E">
        <w:rPr>
          <w:sz w:val="28"/>
          <w:szCs w:val="28"/>
        </w:rPr>
        <w:t>чумработниц</w:t>
      </w:r>
      <w:r w:rsidRPr="00BF464E">
        <w:rPr>
          <w:sz w:val="28"/>
          <w:szCs w:val="28"/>
        </w:rPr>
        <w:t>ами</w:t>
      </w:r>
      <w:proofErr w:type="spellEnd"/>
      <w:r w:rsidR="003779C6" w:rsidRPr="00BF464E">
        <w:rPr>
          <w:sz w:val="28"/>
          <w:szCs w:val="28"/>
        </w:rPr>
        <w:t>, заняты</w:t>
      </w:r>
      <w:r w:rsidRPr="00BF464E">
        <w:rPr>
          <w:sz w:val="28"/>
          <w:szCs w:val="28"/>
        </w:rPr>
        <w:t>ми</w:t>
      </w:r>
      <w:r w:rsidR="003779C6" w:rsidRPr="00BF464E">
        <w:rPr>
          <w:sz w:val="28"/>
          <w:szCs w:val="28"/>
        </w:rPr>
        <w:t xml:space="preserve"> в оленеводческих хозяйствах Ненецкого автономного округа, в том числе в общинах коренных малочисленных народов Севера</w:t>
      </w:r>
      <w:r w:rsidR="008044C0" w:rsidRPr="00BF464E">
        <w:rPr>
          <w:sz w:val="28"/>
          <w:szCs w:val="28"/>
        </w:rPr>
        <w:t xml:space="preserve">, по форме согласно </w:t>
      </w:r>
      <w:r w:rsidR="008044C0" w:rsidRPr="0081334C">
        <w:rPr>
          <w:sz w:val="28"/>
          <w:szCs w:val="28"/>
        </w:rPr>
        <w:t xml:space="preserve">Приложению </w:t>
      </w:r>
      <w:r w:rsidR="00435ED4" w:rsidRPr="0081334C">
        <w:rPr>
          <w:sz w:val="28"/>
          <w:szCs w:val="28"/>
        </w:rPr>
        <w:t>2</w:t>
      </w:r>
      <w:r w:rsidR="008044C0" w:rsidRPr="00BF464E">
        <w:rPr>
          <w:sz w:val="28"/>
          <w:szCs w:val="28"/>
        </w:rPr>
        <w:t xml:space="preserve"> к настоящему Порядку;</w:t>
      </w:r>
    </w:p>
    <w:p w:rsidR="00995258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4) </w:t>
      </w:r>
      <w:r w:rsidR="00995258" w:rsidRPr="00BF464E">
        <w:rPr>
          <w:sz w:val="28"/>
          <w:szCs w:val="28"/>
        </w:rPr>
        <w:t>справка с налогового органа, в котором юрид</w:t>
      </w:r>
      <w:r w:rsidR="006C480F" w:rsidRPr="00BF464E">
        <w:rPr>
          <w:sz w:val="28"/>
          <w:szCs w:val="28"/>
        </w:rPr>
        <w:t>ическое</w:t>
      </w:r>
      <w:r w:rsidR="00995258" w:rsidRPr="00BF464E">
        <w:rPr>
          <w:sz w:val="28"/>
          <w:szCs w:val="28"/>
        </w:rPr>
        <w:t xml:space="preserve"> лицо (инд</w:t>
      </w:r>
      <w:r w:rsidR="006C480F" w:rsidRPr="00BF464E">
        <w:rPr>
          <w:sz w:val="28"/>
          <w:szCs w:val="28"/>
        </w:rPr>
        <w:t>ивидуальный</w:t>
      </w:r>
      <w:r w:rsidR="00995258" w:rsidRPr="00BF464E">
        <w:rPr>
          <w:sz w:val="28"/>
          <w:szCs w:val="28"/>
        </w:rPr>
        <w:t xml:space="preserve"> предприн</w:t>
      </w:r>
      <w:r w:rsidR="006C480F" w:rsidRPr="00BF464E">
        <w:rPr>
          <w:sz w:val="28"/>
          <w:szCs w:val="28"/>
        </w:rPr>
        <w:t>иматель) состоит</w:t>
      </w:r>
      <w:r w:rsidR="00995258" w:rsidRPr="00BF464E">
        <w:rPr>
          <w:sz w:val="28"/>
          <w:szCs w:val="28"/>
        </w:rPr>
        <w:t xml:space="preserve"> на налоговом учете, об отсутствии осуществления процедуры ликвидации, реорганизации и о наличии (отсутствии) задолженности по налогам и иным обязательным платежам бюджета всех уровней</w:t>
      </w:r>
      <w:r w:rsidR="00721B3F" w:rsidRPr="00BF464E">
        <w:rPr>
          <w:sz w:val="28"/>
          <w:szCs w:val="28"/>
        </w:rPr>
        <w:t>;</w:t>
      </w:r>
    </w:p>
    <w:p w:rsidR="00721B3F" w:rsidRPr="00BF464E" w:rsidRDefault="00721B3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5) справку службы судебных приставов, подтверждающую, что имущество юр</w:t>
      </w:r>
      <w:r w:rsidR="009609F4" w:rsidRPr="00BF464E">
        <w:rPr>
          <w:sz w:val="28"/>
          <w:szCs w:val="28"/>
        </w:rPr>
        <w:t>идического</w:t>
      </w:r>
      <w:r w:rsidRPr="00BF464E">
        <w:rPr>
          <w:sz w:val="28"/>
          <w:szCs w:val="28"/>
        </w:rPr>
        <w:t xml:space="preserve"> лица (инд</w:t>
      </w:r>
      <w:r w:rsidR="009609F4" w:rsidRPr="00BF464E">
        <w:rPr>
          <w:sz w:val="28"/>
          <w:szCs w:val="28"/>
        </w:rPr>
        <w:t>ивидуального</w:t>
      </w:r>
      <w:r w:rsidRPr="00BF464E">
        <w:rPr>
          <w:sz w:val="28"/>
          <w:szCs w:val="28"/>
        </w:rPr>
        <w:t xml:space="preserve"> предпри</w:t>
      </w:r>
      <w:r w:rsidR="009609F4" w:rsidRPr="00BF464E">
        <w:rPr>
          <w:sz w:val="28"/>
          <w:szCs w:val="28"/>
        </w:rPr>
        <w:t>нимателя</w:t>
      </w:r>
      <w:r w:rsidRPr="00BF464E">
        <w:rPr>
          <w:sz w:val="28"/>
          <w:szCs w:val="28"/>
        </w:rPr>
        <w:t xml:space="preserve">) не </w:t>
      </w:r>
      <w:proofErr w:type="gramStart"/>
      <w:r w:rsidRPr="00BF464E">
        <w:rPr>
          <w:sz w:val="28"/>
          <w:szCs w:val="28"/>
        </w:rPr>
        <w:t>арестовано и на него не обращено</w:t>
      </w:r>
      <w:proofErr w:type="gramEnd"/>
      <w:r w:rsidRPr="00BF464E">
        <w:rPr>
          <w:sz w:val="28"/>
          <w:szCs w:val="28"/>
        </w:rPr>
        <w:t xml:space="preserve"> взыскание;</w:t>
      </w:r>
    </w:p>
    <w:p w:rsidR="008044C0" w:rsidRPr="00BF464E" w:rsidRDefault="00721B3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 xml:space="preserve">6) </w:t>
      </w:r>
      <w:r w:rsidR="008044C0" w:rsidRPr="00BF464E">
        <w:rPr>
          <w:sz w:val="28"/>
          <w:szCs w:val="28"/>
        </w:rPr>
        <w:t xml:space="preserve">реестр договоров на закупку и транспортировку </w:t>
      </w:r>
      <w:r w:rsidR="00B84C36" w:rsidRPr="00BF464E">
        <w:rPr>
          <w:sz w:val="28"/>
          <w:szCs w:val="28"/>
        </w:rPr>
        <w:t>дров</w:t>
      </w:r>
      <w:r w:rsidR="008044C0" w:rsidRPr="00BF464E">
        <w:rPr>
          <w:sz w:val="28"/>
          <w:szCs w:val="28"/>
        </w:rPr>
        <w:t xml:space="preserve"> по форме согласно </w:t>
      </w:r>
      <w:r w:rsidR="003F02AF" w:rsidRPr="00A42038">
        <w:rPr>
          <w:sz w:val="28"/>
          <w:szCs w:val="28"/>
        </w:rPr>
        <w:t xml:space="preserve">Приложению </w:t>
      </w:r>
      <w:r w:rsidR="00435ED4" w:rsidRPr="00A42038">
        <w:rPr>
          <w:sz w:val="28"/>
          <w:szCs w:val="28"/>
        </w:rPr>
        <w:t>3</w:t>
      </w:r>
      <w:r w:rsidR="008044C0" w:rsidRPr="00A42038">
        <w:rPr>
          <w:sz w:val="28"/>
          <w:szCs w:val="28"/>
        </w:rPr>
        <w:t xml:space="preserve"> к</w:t>
      </w:r>
      <w:r w:rsidR="008044C0" w:rsidRPr="00BF464E">
        <w:rPr>
          <w:sz w:val="28"/>
          <w:szCs w:val="28"/>
        </w:rPr>
        <w:t xml:space="preserve"> настоящему Порядку;</w:t>
      </w:r>
    </w:p>
    <w:p w:rsidR="008044C0" w:rsidRPr="00BF464E" w:rsidRDefault="00721B3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7</w:t>
      </w:r>
      <w:r w:rsidR="00B84C36" w:rsidRPr="00BF464E">
        <w:rPr>
          <w:sz w:val="28"/>
          <w:szCs w:val="28"/>
        </w:rPr>
        <w:t>) </w:t>
      </w:r>
      <w:r w:rsidR="008044C0" w:rsidRPr="00BF464E">
        <w:rPr>
          <w:sz w:val="28"/>
          <w:szCs w:val="28"/>
        </w:rPr>
        <w:t xml:space="preserve">расчет экономически обоснованной цены </w:t>
      </w:r>
      <w:r w:rsidR="00B84C36" w:rsidRPr="00BF464E">
        <w:rPr>
          <w:sz w:val="28"/>
          <w:szCs w:val="28"/>
        </w:rPr>
        <w:t>дров</w:t>
      </w:r>
      <w:r w:rsidR="008044C0" w:rsidRPr="00BF464E">
        <w:rPr>
          <w:sz w:val="28"/>
          <w:szCs w:val="28"/>
        </w:rPr>
        <w:t>, согласованный с уполномоченным органом.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9. </w:t>
      </w:r>
      <w:r w:rsidR="008044C0" w:rsidRPr="00BF464E">
        <w:rPr>
          <w:sz w:val="28"/>
          <w:szCs w:val="28"/>
        </w:rPr>
        <w:t>Копии документов должны быть заверены надлежащим образом (для юридических лиц - подписью руководителя и печатью организации (при наличии), для индивидуальных предпринимателей - подписью и печатью (при наличии) индивидуального предпринимателя).</w:t>
      </w:r>
    </w:p>
    <w:p w:rsidR="008044C0" w:rsidRPr="00BF464E" w:rsidRDefault="00B84C36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10. </w:t>
      </w:r>
      <w:r w:rsidR="008044C0" w:rsidRPr="00BF464E">
        <w:rPr>
          <w:sz w:val="28"/>
          <w:szCs w:val="28"/>
        </w:rPr>
        <w:t>Копии документов, представленные с предъявлением подлинника, заверяются специалистом Департамента, осуществляющим прием документов.</w:t>
      </w: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11.</w:t>
      </w:r>
      <w:r w:rsidR="00B84C36" w:rsidRPr="00BF464E">
        <w:rPr>
          <w:sz w:val="28"/>
          <w:szCs w:val="28"/>
        </w:rPr>
        <w:t> </w:t>
      </w:r>
      <w:r w:rsidRPr="00BF464E">
        <w:rPr>
          <w:sz w:val="28"/>
          <w:szCs w:val="28"/>
        </w:rPr>
        <w:t>Получатель субсидии вправе не представлять в Департамент документы, указанные в подпунктах 1, 2 пункта 8 настоящего Порядка. В этом случае Департамент самостоятельно запрашивает сведения в соответствующем органе.</w:t>
      </w:r>
    </w:p>
    <w:p w:rsidR="008044C0" w:rsidRPr="00BF464E" w:rsidRDefault="008565D2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12. </w:t>
      </w:r>
      <w:r w:rsidR="008044C0" w:rsidRPr="00BF464E">
        <w:rPr>
          <w:sz w:val="28"/>
          <w:szCs w:val="28"/>
        </w:rPr>
        <w:t>Департамент регистрирует заявление о заключении соглашения получателя субсидии в день поступления, в течение 10 рабочих дней рассматривает представленные документы, проверяет полноту и достоверность сведений, содержащихся в них, принимает решение о заключении Соглашения или об отказе в его заключении.</w:t>
      </w:r>
    </w:p>
    <w:p w:rsidR="008044C0" w:rsidRPr="00BF464E" w:rsidRDefault="008565D2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13. </w:t>
      </w:r>
      <w:r w:rsidR="008044C0" w:rsidRPr="00BF464E">
        <w:rPr>
          <w:sz w:val="28"/>
          <w:szCs w:val="28"/>
        </w:rPr>
        <w:t>В случае принятия решения об отказе в заключени</w:t>
      </w:r>
      <w:proofErr w:type="gramStart"/>
      <w:r w:rsidR="008044C0" w:rsidRPr="00BF464E">
        <w:rPr>
          <w:sz w:val="28"/>
          <w:szCs w:val="28"/>
        </w:rPr>
        <w:t>и</w:t>
      </w:r>
      <w:proofErr w:type="gramEnd"/>
      <w:r w:rsidR="008044C0" w:rsidRPr="00BF464E">
        <w:rPr>
          <w:sz w:val="28"/>
          <w:szCs w:val="28"/>
        </w:rPr>
        <w:t xml:space="preserve"> Соглашения Департамент в течение 5 рабочих дней письменно уведомляет об этом получателя субсидии и возвращает представленные документы.</w:t>
      </w:r>
    </w:p>
    <w:p w:rsidR="008044C0" w:rsidRPr="00BF464E" w:rsidRDefault="008565D2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14. </w:t>
      </w:r>
      <w:r w:rsidR="008044C0" w:rsidRPr="00BF464E">
        <w:rPr>
          <w:sz w:val="28"/>
          <w:szCs w:val="28"/>
        </w:rPr>
        <w:t>Основаниями для отказа в заключени</w:t>
      </w:r>
      <w:proofErr w:type="gramStart"/>
      <w:r w:rsidR="008044C0" w:rsidRPr="00BF464E">
        <w:rPr>
          <w:sz w:val="28"/>
          <w:szCs w:val="28"/>
        </w:rPr>
        <w:t>и</w:t>
      </w:r>
      <w:proofErr w:type="gramEnd"/>
      <w:r w:rsidR="008044C0" w:rsidRPr="00BF464E">
        <w:rPr>
          <w:sz w:val="28"/>
          <w:szCs w:val="28"/>
        </w:rPr>
        <w:t xml:space="preserve"> Соглашения являются:</w:t>
      </w:r>
    </w:p>
    <w:p w:rsidR="00B039A9" w:rsidRPr="00BF464E" w:rsidRDefault="00B039A9" w:rsidP="002170A3">
      <w:pPr>
        <w:spacing w:after="1" w:line="280" w:lineRule="atLeast"/>
        <w:ind w:firstLine="709"/>
        <w:jc w:val="both"/>
      </w:pPr>
      <w:r w:rsidRPr="00BF464E">
        <w:rPr>
          <w:sz w:val="28"/>
        </w:rPr>
        <w:t xml:space="preserve">1) несоответствие представленных получателем субсидии документов требованиям, определенным </w:t>
      </w:r>
      <w:hyperlink r:id="rId12" w:history="1">
        <w:r w:rsidRPr="00BF464E">
          <w:rPr>
            <w:sz w:val="28"/>
          </w:rPr>
          <w:t>подпунктами</w:t>
        </w:r>
      </w:hyperlink>
      <w:r w:rsidRPr="00BF464E">
        <w:rPr>
          <w:sz w:val="28"/>
        </w:rPr>
        <w:t xml:space="preserve"> 3-</w:t>
      </w:r>
      <w:r w:rsidR="008D0DF7" w:rsidRPr="00BF464E">
        <w:rPr>
          <w:sz w:val="28"/>
        </w:rPr>
        <w:t>7</w:t>
      </w:r>
      <w:r w:rsidRPr="00BF464E">
        <w:rPr>
          <w:sz w:val="28"/>
        </w:rPr>
        <w:t xml:space="preserve"> пункта 8 и пунктом 9 </w:t>
      </w:r>
      <w:r w:rsidRPr="00BF464E">
        <w:rPr>
          <w:sz w:val="28"/>
        </w:rPr>
        <w:lastRenderedPageBreak/>
        <w:t>настоящего Порядка, или непредставление (предоставление не в полном объеме) указанных документов;</w:t>
      </w:r>
    </w:p>
    <w:p w:rsidR="00B039A9" w:rsidRPr="00BF464E" w:rsidRDefault="002170A3" w:rsidP="002170A3">
      <w:pPr>
        <w:spacing w:after="1" w:line="280" w:lineRule="atLeast"/>
        <w:ind w:firstLine="709"/>
        <w:jc w:val="both"/>
      </w:pPr>
      <w:r w:rsidRPr="00BF464E">
        <w:rPr>
          <w:sz w:val="28"/>
        </w:rPr>
        <w:t>2) </w:t>
      </w:r>
      <w:r w:rsidR="00B039A9" w:rsidRPr="00BF464E">
        <w:rPr>
          <w:sz w:val="28"/>
        </w:rPr>
        <w:t>недостоверность представленной получателем субсидии информации;</w:t>
      </w:r>
    </w:p>
    <w:p w:rsidR="008044C0" w:rsidRPr="00BF464E" w:rsidRDefault="00B039A9" w:rsidP="00A66A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3) </w:t>
      </w:r>
      <w:r w:rsidR="008044C0" w:rsidRPr="00BF464E">
        <w:rPr>
          <w:sz w:val="28"/>
          <w:szCs w:val="28"/>
        </w:rPr>
        <w:t xml:space="preserve">несоответствие получателя субсидии требованиям, </w:t>
      </w:r>
      <w:r w:rsidR="002170A3" w:rsidRPr="00BF464E">
        <w:rPr>
          <w:sz w:val="28"/>
          <w:szCs w:val="28"/>
        </w:rPr>
        <w:t>установленным</w:t>
      </w:r>
      <w:r w:rsidR="003F4316" w:rsidRPr="00BF464E">
        <w:rPr>
          <w:sz w:val="28"/>
          <w:szCs w:val="28"/>
        </w:rPr>
        <w:t xml:space="preserve"> пункт</w:t>
      </w:r>
      <w:r w:rsidR="002170A3" w:rsidRPr="00BF464E">
        <w:rPr>
          <w:sz w:val="28"/>
          <w:szCs w:val="28"/>
        </w:rPr>
        <w:t>ом</w:t>
      </w:r>
      <w:r w:rsidR="00A66A7E" w:rsidRPr="00BF464E">
        <w:rPr>
          <w:sz w:val="28"/>
          <w:szCs w:val="28"/>
        </w:rPr>
        <w:t xml:space="preserve"> 3 настоящего Порядка</w:t>
      </w:r>
      <w:r w:rsidR="002170A3" w:rsidRPr="00BF464E">
        <w:rPr>
          <w:sz w:val="28"/>
          <w:szCs w:val="28"/>
        </w:rPr>
        <w:t>.</w:t>
      </w:r>
      <w:r w:rsidR="004B657E" w:rsidRPr="00BF464E">
        <w:rPr>
          <w:sz w:val="28"/>
          <w:szCs w:val="28"/>
        </w:rPr>
        <w:t xml:space="preserve"> </w:t>
      </w:r>
    </w:p>
    <w:p w:rsidR="008044C0" w:rsidRPr="00BF464E" w:rsidRDefault="008B09F5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15. </w:t>
      </w:r>
      <w:r w:rsidR="008044C0" w:rsidRPr="00BF464E">
        <w:rPr>
          <w:sz w:val="28"/>
          <w:szCs w:val="28"/>
        </w:rPr>
        <w:t>Для получения субсидии получатель субсидии, заключивший Соглашение, не позднее 20-го числа месяца, следующего за отчетным кварталом, представляет в Департамент: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1) </w:t>
      </w:r>
      <w:r w:rsidR="008044C0" w:rsidRPr="00BF464E">
        <w:rPr>
          <w:sz w:val="28"/>
          <w:szCs w:val="28"/>
        </w:rPr>
        <w:t>заявление о предоставлении субсидии;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2) </w:t>
      </w:r>
      <w:r w:rsidR="008044C0" w:rsidRPr="00BF464E">
        <w:rPr>
          <w:sz w:val="28"/>
          <w:szCs w:val="28"/>
        </w:rPr>
        <w:t xml:space="preserve">расчет недополученных доходов в разрезе </w:t>
      </w:r>
      <w:r w:rsidR="003779C6" w:rsidRPr="00BF464E">
        <w:rPr>
          <w:sz w:val="28"/>
          <w:szCs w:val="28"/>
        </w:rPr>
        <w:t>оленеводческих хозяйств Ненецкого автономного округа, в том числе общин коренных малочисленных народов Севера,</w:t>
      </w:r>
      <w:r w:rsidR="008044C0" w:rsidRPr="00BF464E">
        <w:rPr>
          <w:sz w:val="28"/>
          <w:szCs w:val="28"/>
        </w:rPr>
        <w:t xml:space="preserve"> по форме согласно </w:t>
      </w:r>
      <w:r w:rsidR="008044C0" w:rsidRPr="00B647A0">
        <w:rPr>
          <w:sz w:val="28"/>
          <w:szCs w:val="28"/>
        </w:rPr>
        <w:t xml:space="preserve">Приложению </w:t>
      </w:r>
      <w:r w:rsidR="00B16F0D" w:rsidRPr="00B647A0">
        <w:rPr>
          <w:sz w:val="28"/>
          <w:szCs w:val="28"/>
        </w:rPr>
        <w:t>4</w:t>
      </w:r>
      <w:r w:rsidR="008044C0" w:rsidRPr="00BF464E">
        <w:rPr>
          <w:sz w:val="28"/>
          <w:szCs w:val="28"/>
        </w:rPr>
        <w:t xml:space="preserve"> к настоящему Порядку.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16. </w:t>
      </w:r>
      <w:r w:rsidR="008044C0" w:rsidRPr="00BF464E">
        <w:rPr>
          <w:sz w:val="28"/>
          <w:szCs w:val="28"/>
        </w:rPr>
        <w:t>Департамент регистрирует заявление получателя субсидии в день поступления, в течение 10 рабочих дней рассматривает представленные документы, проверяет полноту сведений, содержащихся в них.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17. </w:t>
      </w:r>
      <w:r w:rsidR="008044C0" w:rsidRPr="00BF464E">
        <w:rPr>
          <w:sz w:val="28"/>
          <w:szCs w:val="28"/>
        </w:rPr>
        <w:t>Решение о предоставлении субсидии либо об отказе в ее предоставлении принимается Департаментом в форме распоряжения.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18. </w:t>
      </w:r>
      <w:r w:rsidR="0076126F" w:rsidRPr="00BF464E">
        <w:rPr>
          <w:sz w:val="28"/>
          <w:szCs w:val="28"/>
        </w:rPr>
        <w:t>Департамент в течение 10</w:t>
      </w:r>
      <w:r w:rsidR="008044C0" w:rsidRPr="00BF464E">
        <w:rPr>
          <w:sz w:val="28"/>
          <w:szCs w:val="28"/>
        </w:rPr>
        <w:t xml:space="preserve"> рабочих дней со дня издания распоряжения о предоставлении субсидии перечисляет ее на счет получателя субсидии.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19. </w:t>
      </w:r>
      <w:r w:rsidR="008044C0" w:rsidRPr="00BF464E">
        <w:rPr>
          <w:sz w:val="28"/>
          <w:szCs w:val="28"/>
        </w:rPr>
        <w:t>Департамент отказывает в предоставлении субсидии в случае: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1) </w:t>
      </w:r>
      <w:r w:rsidR="0032426E" w:rsidRPr="00BF464E">
        <w:rPr>
          <w:sz w:val="28"/>
          <w:szCs w:val="28"/>
        </w:rPr>
        <w:t>несоблюдени</w:t>
      </w:r>
      <w:r w:rsidR="005F1D4A" w:rsidRPr="00BF464E">
        <w:rPr>
          <w:sz w:val="28"/>
          <w:szCs w:val="28"/>
        </w:rPr>
        <w:t>я</w:t>
      </w:r>
      <w:r w:rsidR="002170A3" w:rsidRPr="00BF464E">
        <w:rPr>
          <w:sz w:val="28"/>
          <w:szCs w:val="28"/>
        </w:rPr>
        <w:t xml:space="preserve"> </w:t>
      </w:r>
      <w:r w:rsidR="0032426E" w:rsidRPr="00BF464E">
        <w:rPr>
          <w:sz w:val="28"/>
          <w:szCs w:val="28"/>
        </w:rPr>
        <w:t xml:space="preserve">условий предоставления субсидии, </w:t>
      </w:r>
      <w:r w:rsidR="008044C0" w:rsidRPr="00BF464E">
        <w:rPr>
          <w:sz w:val="28"/>
          <w:szCs w:val="28"/>
        </w:rPr>
        <w:t>установленны</w:t>
      </w:r>
      <w:r w:rsidR="0032426E" w:rsidRPr="00BF464E">
        <w:rPr>
          <w:sz w:val="28"/>
          <w:szCs w:val="28"/>
        </w:rPr>
        <w:t>х</w:t>
      </w:r>
      <w:r w:rsidR="008044C0" w:rsidRPr="00BF464E">
        <w:rPr>
          <w:sz w:val="28"/>
          <w:szCs w:val="28"/>
        </w:rPr>
        <w:t xml:space="preserve"> пунктом 6 настоящего Порядка;</w:t>
      </w:r>
    </w:p>
    <w:p w:rsidR="002170A3" w:rsidRPr="00BF464E" w:rsidRDefault="004227DE" w:rsidP="002170A3">
      <w:pPr>
        <w:spacing w:after="1" w:line="280" w:lineRule="atLeast"/>
        <w:ind w:firstLine="709"/>
        <w:jc w:val="both"/>
      </w:pPr>
      <w:r w:rsidRPr="00BF464E">
        <w:rPr>
          <w:sz w:val="28"/>
        </w:rPr>
        <w:t>2</w:t>
      </w:r>
      <w:r w:rsidR="002170A3" w:rsidRPr="00BF464E">
        <w:rPr>
          <w:sz w:val="28"/>
        </w:rPr>
        <w:t xml:space="preserve">) несоответствие представленных получателем субсидии документов требованиям, определенным </w:t>
      </w:r>
      <w:r w:rsidRPr="00BF464E">
        <w:rPr>
          <w:sz w:val="28"/>
        </w:rPr>
        <w:t>пунктом 15</w:t>
      </w:r>
      <w:r w:rsidR="002170A3" w:rsidRPr="00BF464E">
        <w:rPr>
          <w:sz w:val="28"/>
        </w:rPr>
        <w:t xml:space="preserve"> настоящего Порядка, или непредставление (предоставление не в полном объеме) указанных документов;</w:t>
      </w:r>
    </w:p>
    <w:p w:rsidR="004227DE" w:rsidRPr="00BF464E" w:rsidRDefault="00F67010" w:rsidP="002170A3">
      <w:pPr>
        <w:spacing w:after="1" w:line="280" w:lineRule="atLeast"/>
        <w:ind w:firstLine="709"/>
        <w:jc w:val="both"/>
      </w:pPr>
      <w:r w:rsidRPr="00BF464E">
        <w:rPr>
          <w:sz w:val="28"/>
        </w:rPr>
        <w:t>3</w:t>
      </w:r>
      <w:r w:rsidR="004227DE" w:rsidRPr="00BF464E">
        <w:rPr>
          <w:sz w:val="28"/>
        </w:rPr>
        <w:t>) недостоверность представленной получателем субсидии информации.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20. </w:t>
      </w:r>
      <w:r w:rsidR="008044C0" w:rsidRPr="00BF464E">
        <w:rPr>
          <w:sz w:val="28"/>
          <w:szCs w:val="28"/>
        </w:rPr>
        <w:t>Распоряжение об отказе в предоставлении субсидии направляется Получателю субсидии в течение 3 рабочих дней после его принятия.</w:t>
      </w:r>
    </w:p>
    <w:p w:rsidR="008044C0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</w:t>
      </w:r>
      <w:r w:rsidR="0076126F" w:rsidRPr="00BF464E">
        <w:rPr>
          <w:sz w:val="28"/>
          <w:szCs w:val="28"/>
        </w:rPr>
        <w:t>1</w:t>
      </w:r>
      <w:r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 xml:space="preserve">По заявлению получателя субсидии, заключившего Соглашение, Департамент </w:t>
      </w:r>
      <w:r w:rsidR="00B16F0D" w:rsidRPr="00BF464E">
        <w:rPr>
          <w:sz w:val="28"/>
          <w:szCs w:val="28"/>
        </w:rPr>
        <w:t xml:space="preserve">предоставляет </w:t>
      </w:r>
      <w:r w:rsidR="008044C0" w:rsidRPr="00BF464E">
        <w:rPr>
          <w:sz w:val="28"/>
          <w:szCs w:val="28"/>
        </w:rPr>
        <w:t>субсидию в поря</w:t>
      </w:r>
      <w:r w:rsidR="00AF4F03" w:rsidRPr="00BF464E">
        <w:rPr>
          <w:sz w:val="28"/>
          <w:szCs w:val="28"/>
        </w:rPr>
        <w:t xml:space="preserve">дке авансирования, но не более </w:t>
      </w:r>
      <w:r w:rsidR="0006386A" w:rsidRPr="00BF464E">
        <w:rPr>
          <w:sz w:val="28"/>
          <w:szCs w:val="28"/>
        </w:rPr>
        <w:t>9</w:t>
      </w:r>
      <w:r w:rsidR="008044C0" w:rsidRPr="00BF464E">
        <w:rPr>
          <w:sz w:val="28"/>
          <w:szCs w:val="28"/>
        </w:rPr>
        <w:t>0 процентов от бюджетных ассигнований, предусмотренных на текущий квартал.</w:t>
      </w:r>
      <w:r w:rsidR="004227DE" w:rsidRPr="00BF464E">
        <w:rPr>
          <w:sz w:val="28"/>
          <w:szCs w:val="28"/>
        </w:rPr>
        <w:t xml:space="preserve"> </w:t>
      </w:r>
      <w:r w:rsidR="00B16F0D" w:rsidRPr="00BF464E">
        <w:rPr>
          <w:sz w:val="28"/>
          <w:szCs w:val="28"/>
        </w:rPr>
        <w:t>Департамент отказывает в</w:t>
      </w:r>
      <w:r w:rsidR="004227DE" w:rsidRPr="00BF464E">
        <w:rPr>
          <w:sz w:val="28"/>
          <w:szCs w:val="28"/>
        </w:rPr>
        <w:t xml:space="preserve"> предоставлении</w:t>
      </w:r>
      <w:r w:rsidR="00A66A7E" w:rsidRPr="00BF464E">
        <w:rPr>
          <w:sz w:val="28"/>
          <w:szCs w:val="28"/>
        </w:rPr>
        <w:t xml:space="preserve"> субсидии в порядке авансирования </w:t>
      </w:r>
      <w:r w:rsidR="004227DE" w:rsidRPr="00BF464E">
        <w:rPr>
          <w:sz w:val="28"/>
          <w:szCs w:val="28"/>
        </w:rPr>
        <w:t>в случае несоблюдения условий предоставления субсидии, установленных пунктом 6 настоящего Порядка.</w:t>
      </w:r>
    </w:p>
    <w:p w:rsidR="008044C0" w:rsidRPr="00BF464E" w:rsidRDefault="0076126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22</w:t>
      </w:r>
      <w:r w:rsidR="00BD034E"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>Получатель субсидии, получивший субсидию в порядке авансирования, представляет в срок до 20-го числа месяца, следующего за отчетным кварталом, отчет об использовании субсиди</w:t>
      </w:r>
      <w:r w:rsidR="00FE1966" w:rsidRPr="00BF464E">
        <w:rPr>
          <w:sz w:val="28"/>
          <w:szCs w:val="28"/>
        </w:rPr>
        <w:t xml:space="preserve">и по форме согласно </w:t>
      </w:r>
      <w:r w:rsidR="00FE1966" w:rsidRPr="00B83728">
        <w:rPr>
          <w:sz w:val="28"/>
          <w:szCs w:val="28"/>
        </w:rPr>
        <w:t xml:space="preserve">Приложению </w:t>
      </w:r>
      <w:r w:rsidR="00B16F0D" w:rsidRPr="00B83728">
        <w:rPr>
          <w:sz w:val="28"/>
          <w:szCs w:val="28"/>
        </w:rPr>
        <w:t>5</w:t>
      </w:r>
      <w:r w:rsidR="008044C0" w:rsidRPr="00BF464E">
        <w:rPr>
          <w:sz w:val="28"/>
          <w:szCs w:val="28"/>
        </w:rPr>
        <w:t xml:space="preserve"> к настоящему Порядку.</w:t>
      </w:r>
    </w:p>
    <w:p w:rsidR="008044C0" w:rsidRPr="00BF464E" w:rsidRDefault="0076126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23</w:t>
      </w:r>
      <w:r w:rsidR="00BD034E"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>Остаток неиспользованной субсидии в текущем квартале учитывается при расчете субсидии, в том числе при авансировании в следующем квартал</w:t>
      </w:r>
      <w:bookmarkStart w:id="0" w:name="_GoBack"/>
      <w:bookmarkEnd w:id="0"/>
      <w:r w:rsidR="008044C0" w:rsidRPr="00BF464E">
        <w:rPr>
          <w:sz w:val="28"/>
          <w:szCs w:val="28"/>
        </w:rPr>
        <w:t>е.</w:t>
      </w:r>
    </w:p>
    <w:p w:rsidR="008044C0" w:rsidRPr="00BF464E" w:rsidRDefault="0076126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lastRenderedPageBreak/>
        <w:t>24</w:t>
      </w:r>
      <w:r w:rsidR="00BD034E"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>Остаток неиспользованной субсидии, полученной в отчетном финансовом году, подлежит возврату не позднее 1 марта финансового года, следующего за отчетным годом.</w:t>
      </w:r>
    </w:p>
    <w:p w:rsidR="008044C0" w:rsidRPr="00BF464E" w:rsidRDefault="0076126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25</w:t>
      </w:r>
      <w:r w:rsidR="00BD034E"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>Департамент и исполнительные органы государственной власти Ненецкого автономного округа, осуществляющие государственный финансовый контроль, проводят обязательные проверки соблюдения получателями субсидии условий, целей и порядка предоставления субсидии.</w:t>
      </w:r>
    </w:p>
    <w:p w:rsidR="008044C0" w:rsidRPr="00BF464E" w:rsidRDefault="00114D17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26</w:t>
      </w:r>
      <w:r w:rsidR="00BD034E"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>В случае выявления фактов нарушения целей и условий, установленных при предоставлении субсидии, Департамент в течение 5 рабочих дней со дня выявления нарушения направляет в адрес получателя субсидии уведомление о возврате полученной субсидии.</w:t>
      </w:r>
    </w:p>
    <w:p w:rsidR="008044C0" w:rsidRPr="00BF464E" w:rsidRDefault="00114D17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27</w:t>
      </w:r>
      <w:r w:rsidR="00BD034E"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>Получатель субсидии осуществляет возврат субсидии на счет Департамента в течение 10 рабочих дней со дня получения указанного в настоящем пункте уведомления.</w:t>
      </w:r>
    </w:p>
    <w:p w:rsidR="008044C0" w:rsidRPr="00BF464E" w:rsidRDefault="00114D17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28</w:t>
      </w:r>
      <w:r w:rsidR="00BD034E" w:rsidRPr="00BF464E">
        <w:rPr>
          <w:sz w:val="28"/>
          <w:szCs w:val="28"/>
        </w:rPr>
        <w:t>. </w:t>
      </w:r>
      <w:r w:rsidR="008044C0" w:rsidRPr="00BF464E">
        <w:rPr>
          <w:sz w:val="28"/>
          <w:szCs w:val="28"/>
        </w:rPr>
        <w:t>При неисполнении обязанности по возврату субсидий бюджетные средства взыскиваются в порядке, установленном законодательством Российской Федерации.</w:t>
      </w: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D1" w:rsidRPr="00BF464E" w:rsidRDefault="00325DD1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6F0D" w:rsidRPr="00BF464E" w:rsidRDefault="00B16F0D" w:rsidP="00325DD1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B16F0D" w:rsidRPr="00BF464E" w:rsidRDefault="00B16F0D" w:rsidP="00325DD1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B16F0D" w:rsidRPr="00BF464E" w:rsidRDefault="00B16F0D" w:rsidP="00325DD1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B16F0D" w:rsidRPr="00BF464E" w:rsidRDefault="00B16F0D" w:rsidP="00325DD1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B16F0D" w:rsidRPr="00BF464E" w:rsidRDefault="00B16F0D" w:rsidP="00325DD1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B16F0D" w:rsidRPr="00BF464E" w:rsidRDefault="00B16F0D" w:rsidP="00325DD1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E21791" w:rsidRPr="00BF464E" w:rsidRDefault="00E21791" w:rsidP="00D01158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E21791" w:rsidRPr="00BF464E" w:rsidRDefault="00E21791" w:rsidP="00D01158">
      <w:pPr>
        <w:tabs>
          <w:tab w:val="left" w:pos="9072"/>
        </w:tabs>
        <w:ind w:left="4678" w:right="-1"/>
        <w:rPr>
          <w:sz w:val="28"/>
          <w:szCs w:val="28"/>
        </w:rPr>
      </w:pPr>
    </w:p>
    <w:p w:rsidR="00D01158" w:rsidRPr="00BF464E" w:rsidRDefault="00D01158" w:rsidP="00D01158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lastRenderedPageBreak/>
        <w:t xml:space="preserve">Приложение </w:t>
      </w:r>
      <w:r w:rsidR="00B16F0D" w:rsidRPr="00BF464E">
        <w:rPr>
          <w:sz w:val="28"/>
          <w:szCs w:val="28"/>
        </w:rPr>
        <w:t>1</w:t>
      </w:r>
    </w:p>
    <w:p w:rsidR="00D01158" w:rsidRPr="00BF464E" w:rsidRDefault="00D01158" w:rsidP="00D01158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>к Порядку предоставления субсидии на возмещение недополученных доходов в связи с оказанием услуг по снабжению оленеводов и чумработниц дровами для отопления кочевого жилья, утвержденному постановлением Администрации Ненецкого автономного округа</w:t>
      </w:r>
    </w:p>
    <w:p w:rsidR="00D01158" w:rsidRPr="00BF464E" w:rsidRDefault="00D01158" w:rsidP="00D01158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>от _________ № ____</w:t>
      </w:r>
      <w:proofErr w:type="gramStart"/>
      <w:r w:rsidRPr="00BF464E">
        <w:rPr>
          <w:sz w:val="28"/>
          <w:szCs w:val="28"/>
        </w:rPr>
        <w:t>_-</w:t>
      </w:r>
      <w:proofErr w:type="gramEnd"/>
      <w:r w:rsidRPr="00BF464E">
        <w:rPr>
          <w:sz w:val="28"/>
          <w:szCs w:val="28"/>
        </w:rPr>
        <w:t>п</w:t>
      </w:r>
    </w:p>
    <w:p w:rsidR="00D01158" w:rsidRPr="00BF464E" w:rsidRDefault="00D01158" w:rsidP="00507EC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07ECB" w:rsidRPr="00BF464E" w:rsidRDefault="00507ECB" w:rsidP="00507EC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07ECB" w:rsidRPr="00BF464E" w:rsidRDefault="00507ECB" w:rsidP="00507EC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07ECB" w:rsidRPr="00BF464E" w:rsidRDefault="00507ECB" w:rsidP="00507ECB">
      <w:pPr>
        <w:ind w:right="-396"/>
        <w:rPr>
          <w:b/>
          <w:bCs/>
          <w:sz w:val="28"/>
          <w:szCs w:val="28"/>
        </w:rPr>
      </w:pPr>
    </w:p>
    <w:p w:rsidR="00507ECB" w:rsidRPr="00BF464E" w:rsidRDefault="00B27C98" w:rsidP="00507ECB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Перечень населенных пунктов</w:t>
      </w:r>
      <w:r w:rsidR="00E415E1" w:rsidRPr="00BF464E">
        <w:rPr>
          <w:b/>
          <w:bCs/>
          <w:sz w:val="28"/>
          <w:szCs w:val="28"/>
        </w:rPr>
        <w:t xml:space="preserve"> (вахтовых поселков)</w:t>
      </w:r>
    </w:p>
    <w:p w:rsidR="00B27C98" w:rsidRPr="00BF464E" w:rsidRDefault="00B27C98" w:rsidP="00507ECB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Ненецкого автономного округа</w:t>
      </w:r>
    </w:p>
    <w:p w:rsidR="00D04BE6" w:rsidRPr="00BF464E" w:rsidRDefault="00D04BE6" w:rsidP="00507ECB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 xml:space="preserve">для доставки дров </w:t>
      </w:r>
    </w:p>
    <w:p w:rsidR="00D04BE6" w:rsidRPr="00BF464E" w:rsidRDefault="00D04BE6" w:rsidP="00507ECB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оленеводам и чумработницам</w:t>
      </w:r>
    </w:p>
    <w:p w:rsidR="0066661C" w:rsidRPr="00BF464E" w:rsidRDefault="0066661C" w:rsidP="00507ECB">
      <w:pPr>
        <w:ind w:right="-396"/>
        <w:jc w:val="center"/>
        <w:rPr>
          <w:b/>
          <w:bCs/>
          <w:sz w:val="28"/>
          <w:szCs w:val="28"/>
        </w:rPr>
      </w:pPr>
    </w:p>
    <w:p w:rsidR="0066661C" w:rsidRPr="00BF464E" w:rsidRDefault="0066661C" w:rsidP="0066661C">
      <w:pPr>
        <w:ind w:right="-396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ab/>
      </w:r>
      <w:r w:rsidRPr="00BF464E">
        <w:rPr>
          <w:bCs/>
          <w:sz w:val="28"/>
          <w:szCs w:val="28"/>
        </w:rPr>
        <w:tab/>
      </w:r>
    </w:p>
    <w:p w:rsidR="0066661C" w:rsidRPr="00BF464E" w:rsidRDefault="0066661C" w:rsidP="000F0AD9">
      <w:pPr>
        <w:ind w:right="-1" w:firstLine="709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 xml:space="preserve">Перечень населенных пунктов (вахтовых поселков) Ненецкого автономного округа </w:t>
      </w:r>
      <w:r w:rsidR="000F0AD9" w:rsidRPr="00BF464E">
        <w:rPr>
          <w:bCs/>
          <w:sz w:val="28"/>
          <w:szCs w:val="28"/>
        </w:rPr>
        <w:t>для доставки дров оленеводам и чумработницам</w:t>
      </w:r>
      <w:r w:rsidR="003307CD" w:rsidRPr="00BF464E">
        <w:rPr>
          <w:bCs/>
          <w:sz w:val="28"/>
          <w:szCs w:val="28"/>
        </w:rPr>
        <w:t xml:space="preserve"> для отопления кочевого жилья:</w:t>
      </w:r>
    </w:p>
    <w:p w:rsidR="003307CD" w:rsidRPr="00BF464E" w:rsidRDefault="003307CD" w:rsidP="000F0AD9">
      <w:pPr>
        <w:ind w:right="-1" w:firstLine="709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>город Нарьян-Мар;</w:t>
      </w:r>
    </w:p>
    <w:p w:rsidR="003307CD" w:rsidRPr="00BF464E" w:rsidRDefault="003307CD" w:rsidP="000F0AD9">
      <w:pPr>
        <w:ind w:right="-1" w:firstLine="709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 xml:space="preserve">поселки: Бугрино, Варнек, Индига, </w:t>
      </w:r>
      <w:proofErr w:type="spellStart"/>
      <w:r w:rsidRPr="00BF464E">
        <w:rPr>
          <w:bCs/>
          <w:sz w:val="28"/>
          <w:szCs w:val="28"/>
        </w:rPr>
        <w:t>Каратайка</w:t>
      </w:r>
      <w:proofErr w:type="spellEnd"/>
      <w:r w:rsidRPr="00BF464E">
        <w:rPr>
          <w:bCs/>
          <w:sz w:val="28"/>
          <w:szCs w:val="28"/>
        </w:rPr>
        <w:t xml:space="preserve">, </w:t>
      </w:r>
      <w:proofErr w:type="gramStart"/>
      <w:r w:rsidRPr="00BF464E">
        <w:rPr>
          <w:bCs/>
          <w:sz w:val="28"/>
          <w:szCs w:val="28"/>
        </w:rPr>
        <w:t>Красное</w:t>
      </w:r>
      <w:proofErr w:type="gramEnd"/>
      <w:r w:rsidRPr="00BF464E">
        <w:rPr>
          <w:bCs/>
          <w:sz w:val="28"/>
          <w:szCs w:val="28"/>
        </w:rPr>
        <w:t xml:space="preserve">, Нельмин-Нос, </w:t>
      </w:r>
      <w:r w:rsidR="00672571" w:rsidRPr="00BF464E">
        <w:rPr>
          <w:bCs/>
          <w:sz w:val="28"/>
          <w:szCs w:val="28"/>
        </w:rPr>
        <w:t xml:space="preserve">Нижняя Пеша, </w:t>
      </w:r>
      <w:proofErr w:type="spellStart"/>
      <w:r w:rsidR="00672571" w:rsidRPr="00BF464E">
        <w:rPr>
          <w:bCs/>
          <w:sz w:val="28"/>
          <w:szCs w:val="28"/>
        </w:rPr>
        <w:t>Усть</w:t>
      </w:r>
      <w:proofErr w:type="spellEnd"/>
      <w:r w:rsidR="00672571" w:rsidRPr="00BF464E">
        <w:rPr>
          <w:bCs/>
          <w:sz w:val="28"/>
          <w:szCs w:val="28"/>
        </w:rPr>
        <w:t xml:space="preserve">-Кара, </w:t>
      </w:r>
      <w:r w:rsidR="00117275" w:rsidRPr="00BF464E">
        <w:rPr>
          <w:bCs/>
          <w:sz w:val="28"/>
          <w:szCs w:val="28"/>
        </w:rPr>
        <w:t xml:space="preserve">Харута, </w:t>
      </w:r>
      <w:proofErr w:type="spellStart"/>
      <w:r w:rsidRPr="00BF464E">
        <w:rPr>
          <w:bCs/>
          <w:sz w:val="28"/>
          <w:szCs w:val="28"/>
        </w:rPr>
        <w:t>Хонгурей</w:t>
      </w:r>
      <w:proofErr w:type="spellEnd"/>
      <w:r w:rsidR="00672571" w:rsidRPr="00BF464E">
        <w:rPr>
          <w:bCs/>
          <w:sz w:val="28"/>
          <w:szCs w:val="28"/>
        </w:rPr>
        <w:t>,</w:t>
      </w:r>
      <w:r w:rsidR="00580B6C" w:rsidRPr="00BF464E">
        <w:rPr>
          <w:bCs/>
          <w:sz w:val="28"/>
          <w:szCs w:val="28"/>
        </w:rPr>
        <w:t xml:space="preserve"> </w:t>
      </w:r>
      <w:r w:rsidR="00672571" w:rsidRPr="00BF464E">
        <w:rPr>
          <w:bCs/>
          <w:sz w:val="28"/>
          <w:szCs w:val="28"/>
        </w:rPr>
        <w:t>Хорей-Вер</w:t>
      </w:r>
      <w:r w:rsidR="00580B6C" w:rsidRPr="00BF464E">
        <w:rPr>
          <w:bCs/>
          <w:sz w:val="28"/>
          <w:szCs w:val="28"/>
        </w:rPr>
        <w:t>;</w:t>
      </w:r>
    </w:p>
    <w:p w:rsidR="00B548D2" w:rsidRPr="00BF464E" w:rsidRDefault="00B548D2" w:rsidP="000F0AD9">
      <w:pPr>
        <w:ind w:right="-1" w:firstLine="709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 xml:space="preserve">села: </w:t>
      </w:r>
      <w:proofErr w:type="spellStart"/>
      <w:r w:rsidRPr="00BF464E">
        <w:rPr>
          <w:bCs/>
          <w:sz w:val="28"/>
          <w:szCs w:val="28"/>
        </w:rPr>
        <w:t>Коткино</w:t>
      </w:r>
      <w:proofErr w:type="spellEnd"/>
      <w:r w:rsidRPr="00BF464E">
        <w:rPr>
          <w:bCs/>
          <w:sz w:val="28"/>
          <w:szCs w:val="28"/>
        </w:rPr>
        <w:t xml:space="preserve">, </w:t>
      </w:r>
      <w:proofErr w:type="spellStart"/>
      <w:r w:rsidR="00672571" w:rsidRPr="00BF464E">
        <w:rPr>
          <w:bCs/>
          <w:sz w:val="28"/>
          <w:szCs w:val="28"/>
        </w:rPr>
        <w:t>Несь</w:t>
      </w:r>
      <w:proofErr w:type="spellEnd"/>
      <w:r w:rsidR="00117275" w:rsidRPr="00BF464E">
        <w:rPr>
          <w:bCs/>
          <w:sz w:val="28"/>
          <w:szCs w:val="28"/>
        </w:rPr>
        <w:t>,</w:t>
      </w:r>
      <w:r w:rsidR="00672571" w:rsidRPr="00BF464E">
        <w:rPr>
          <w:bCs/>
          <w:sz w:val="28"/>
          <w:szCs w:val="28"/>
        </w:rPr>
        <w:t xml:space="preserve"> </w:t>
      </w:r>
      <w:r w:rsidRPr="00BF464E">
        <w:rPr>
          <w:bCs/>
          <w:sz w:val="28"/>
          <w:szCs w:val="28"/>
        </w:rPr>
        <w:t>Ома;</w:t>
      </w:r>
      <w:r w:rsidR="00602186" w:rsidRPr="00BF464E">
        <w:rPr>
          <w:bCs/>
          <w:sz w:val="28"/>
          <w:szCs w:val="28"/>
        </w:rPr>
        <w:t xml:space="preserve"> </w:t>
      </w:r>
    </w:p>
    <w:p w:rsidR="00B548D2" w:rsidRPr="00BF464E" w:rsidRDefault="00E0791F" w:rsidP="000F0AD9">
      <w:pPr>
        <w:ind w:right="-1" w:firstLine="709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>вахтовый поселок Варандей.</w:t>
      </w:r>
    </w:p>
    <w:p w:rsidR="000F3E3D" w:rsidRPr="00BF464E" w:rsidRDefault="000F3E3D" w:rsidP="00507ECB">
      <w:pPr>
        <w:ind w:right="-396"/>
        <w:jc w:val="center"/>
        <w:rPr>
          <w:b/>
          <w:bCs/>
          <w:sz w:val="28"/>
          <w:szCs w:val="28"/>
        </w:rPr>
      </w:pPr>
    </w:p>
    <w:p w:rsidR="00117275" w:rsidRPr="00BF464E" w:rsidRDefault="00117275" w:rsidP="00117275">
      <w:pPr>
        <w:ind w:right="-396"/>
        <w:rPr>
          <w:b/>
          <w:bCs/>
          <w:sz w:val="28"/>
          <w:szCs w:val="28"/>
        </w:rPr>
      </w:pPr>
    </w:p>
    <w:p w:rsidR="00507ECB" w:rsidRPr="00BF464E" w:rsidRDefault="00507ECB" w:rsidP="00FA5F13">
      <w:pPr>
        <w:ind w:right="-396"/>
        <w:rPr>
          <w:b/>
          <w:bCs/>
          <w:sz w:val="28"/>
          <w:szCs w:val="28"/>
        </w:rPr>
        <w:sectPr w:rsidR="00507ECB" w:rsidRPr="00BF464E" w:rsidSect="00F747A8">
          <w:pgSz w:w="11907" w:h="16840"/>
          <w:pgMar w:top="1134" w:right="851" w:bottom="1134" w:left="1701" w:header="720" w:footer="720" w:gutter="0"/>
          <w:pgNumType w:start="1"/>
          <w:cols w:space="720"/>
          <w:titlePg/>
          <w:docGrid w:linePitch="272"/>
        </w:sectPr>
      </w:pPr>
    </w:p>
    <w:p w:rsidR="003779C6" w:rsidRPr="00BF464E" w:rsidRDefault="00D57478" w:rsidP="003779C6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356C7A" wp14:editId="428F6A99">
                <wp:simplePos x="0" y="0"/>
                <wp:positionH relativeFrom="column">
                  <wp:posOffset>4637405</wp:posOffset>
                </wp:positionH>
                <wp:positionV relativeFrom="paragraph">
                  <wp:posOffset>-468630</wp:posOffset>
                </wp:positionV>
                <wp:extent cx="392430" cy="237490"/>
                <wp:effectExtent l="0" t="0" r="762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FD4" w:rsidRPr="00BD034E" w:rsidRDefault="005C5FD4" w:rsidP="00437AFB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5.15pt;margin-top:-36.9pt;width:30.9pt;height:18.7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" stroked="f">
                <v:textbox style="mso-fit-shape-to-text:t">
                  <w:txbxContent>
                    <w:p w:rsidR="005C5FD4" w:rsidRPr="00BD034E" w:rsidRDefault="005C5FD4" w:rsidP="00437AFB"/>
                  </w:txbxContent>
                </v:textbox>
              </v:shape>
            </w:pict>
          </mc:Fallback>
        </mc:AlternateContent>
      </w:r>
      <w:r w:rsidR="00FE1966" w:rsidRPr="00BF464E">
        <w:rPr>
          <w:sz w:val="28"/>
          <w:szCs w:val="28"/>
        </w:rPr>
        <w:t>Приложение</w:t>
      </w:r>
      <w:r w:rsidR="00B16F0D" w:rsidRPr="00BF464E">
        <w:rPr>
          <w:sz w:val="28"/>
          <w:szCs w:val="28"/>
        </w:rPr>
        <w:t xml:space="preserve"> 2</w:t>
      </w:r>
    </w:p>
    <w:p w:rsidR="008044C0" w:rsidRPr="00BF464E" w:rsidRDefault="003779C6" w:rsidP="003779C6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 xml:space="preserve">к Порядку </w:t>
      </w:r>
      <w:r w:rsidR="00BD034E" w:rsidRPr="00BF464E">
        <w:rPr>
          <w:sz w:val="28"/>
          <w:szCs w:val="28"/>
        </w:rPr>
        <w:t>предоставления субсидии на возмещение недополученных доходов в связи с оказанием услуг по снабжению оленеводов и чумработниц дровами для отопления кочевого жилья</w:t>
      </w:r>
      <w:r w:rsidRPr="00BF464E">
        <w:rPr>
          <w:sz w:val="28"/>
          <w:szCs w:val="28"/>
        </w:rPr>
        <w:t xml:space="preserve">, утвержденному постановлением Администрации Ненецкого автономного округа от </w:t>
      </w:r>
      <w:r w:rsidR="00C2696D" w:rsidRPr="00BF464E">
        <w:rPr>
          <w:sz w:val="28"/>
          <w:szCs w:val="28"/>
        </w:rPr>
        <w:t>________</w:t>
      </w:r>
      <w:r w:rsidRPr="00BF464E">
        <w:rPr>
          <w:sz w:val="28"/>
          <w:szCs w:val="28"/>
        </w:rPr>
        <w:t xml:space="preserve"> № </w:t>
      </w:r>
      <w:r w:rsidR="00C2696D" w:rsidRPr="00BF464E">
        <w:rPr>
          <w:sz w:val="28"/>
          <w:szCs w:val="28"/>
        </w:rPr>
        <w:t>___</w:t>
      </w:r>
      <w:proofErr w:type="gramStart"/>
      <w:r w:rsidR="00C2696D" w:rsidRPr="00BF464E">
        <w:rPr>
          <w:sz w:val="28"/>
          <w:szCs w:val="28"/>
        </w:rPr>
        <w:t>_</w:t>
      </w:r>
      <w:r w:rsidRPr="00BF464E">
        <w:rPr>
          <w:sz w:val="28"/>
          <w:szCs w:val="28"/>
        </w:rPr>
        <w:t>-</w:t>
      </w:r>
      <w:proofErr w:type="gramEnd"/>
      <w:r w:rsidRPr="00BF464E">
        <w:rPr>
          <w:sz w:val="28"/>
          <w:szCs w:val="28"/>
        </w:rPr>
        <w:t>п</w:t>
      </w: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Реестр</w:t>
      </w:r>
    </w:p>
    <w:p w:rsidR="008044C0" w:rsidRPr="00BF464E" w:rsidRDefault="008044C0" w:rsidP="008044C0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 xml:space="preserve">договоров купли-продажи </w:t>
      </w:r>
      <w:r w:rsidR="00BD034E" w:rsidRPr="00BF464E">
        <w:rPr>
          <w:b/>
          <w:bCs/>
          <w:sz w:val="28"/>
          <w:szCs w:val="28"/>
        </w:rPr>
        <w:t>дров</w:t>
      </w:r>
      <w:r w:rsidRPr="00BF464E">
        <w:rPr>
          <w:b/>
          <w:bCs/>
          <w:sz w:val="28"/>
          <w:szCs w:val="28"/>
        </w:rPr>
        <w:t>,</w:t>
      </w:r>
    </w:p>
    <w:p w:rsidR="008044C0" w:rsidRPr="00BF464E" w:rsidRDefault="008044C0" w:rsidP="008044C0">
      <w:pPr>
        <w:ind w:right="-396"/>
        <w:jc w:val="center"/>
        <w:rPr>
          <w:sz w:val="28"/>
          <w:szCs w:val="28"/>
        </w:rPr>
      </w:pPr>
      <w:r w:rsidRPr="00BF464E">
        <w:rPr>
          <w:b/>
          <w:bCs/>
          <w:sz w:val="28"/>
          <w:szCs w:val="28"/>
        </w:rPr>
        <w:t>заключенных в ___________ году</w:t>
      </w:r>
    </w:p>
    <w:p w:rsidR="008044C0" w:rsidRPr="00BF464E" w:rsidRDefault="008044C0" w:rsidP="008044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0"/>
        <w:gridCol w:w="4281"/>
        <w:gridCol w:w="1814"/>
        <w:gridCol w:w="2212"/>
        <w:gridCol w:w="1843"/>
      </w:tblGrid>
      <w:tr w:rsidR="00BF464E" w:rsidRPr="00BF464E" w:rsidTr="005420F7">
        <w:trPr>
          <w:trHeight w:val="1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№ </w:t>
            </w:r>
            <w:proofErr w:type="gramStart"/>
            <w:r w:rsidRPr="00BF464E">
              <w:rPr>
                <w:sz w:val="28"/>
                <w:szCs w:val="28"/>
              </w:rPr>
              <w:t>п</w:t>
            </w:r>
            <w:proofErr w:type="gramEnd"/>
            <w:r w:rsidRPr="00BF464E"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B8" w:rsidRPr="00BF464E" w:rsidRDefault="000D6C60" w:rsidP="009852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Наименование </w:t>
            </w:r>
          </w:p>
          <w:p w:rsidR="007668B8" w:rsidRPr="00BF464E" w:rsidRDefault="000D0905" w:rsidP="009852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населенного пункта</w:t>
            </w:r>
            <w:r w:rsidR="000D6C60" w:rsidRPr="00BF464E">
              <w:rPr>
                <w:sz w:val="28"/>
                <w:szCs w:val="28"/>
              </w:rPr>
              <w:t xml:space="preserve"> </w:t>
            </w:r>
          </w:p>
          <w:p w:rsidR="000D6C60" w:rsidRPr="00BF464E" w:rsidRDefault="000D6C60" w:rsidP="007668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ФИО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5420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Наименование </w:t>
            </w:r>
            <w:r w:rsidR="005420F7" w:rsidRPr="00BF464E">
              <w:rPr>
                <w:sz w:val="28"/>
                <w:szCs w:val="28"/>
              </w:rPr>
              <w:t>оленеводческого хозяйства</w:t>
            </w:r>
            <w:r w:rsidRPr="00BF464E">
              <w:rPr>
                <w:sz w:val="28"/>
                <w:szCs w:val="28"/>
              </w:rPr>
              <w:t>, общины коренных малочисленных народов Севера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Номер, дата договора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9759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Объем дров, м</w:t>
            </w:r>
            <w:r w:rsidR="0097599B" w:rsidRPr="00BF464E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Сумма договора, руб.</w:t>
            </w:r>
          </w:p>
        </w:tc>
      </w:tr>
      <w:tr w:rsidR="00BF464E" w:rsidRPr="00BF464E" w:rsidTr="005420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F464E" w:rsidRPr="00BF464E" w:rsidTr="005420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F464E" w:rsidRPr="00BF464E" w:rsidTr="005420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6C60" w:rsidRPr="00BF464E" w:rsidTr="005420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0" w:rsidRPr="00BF464E" w:rsidRDefault="000D6C60" w:rsidP="008044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044C0" w:rsidRPr="00BF464E" w:rsidRDefault="008044C0" w:rsidP="008044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44C0" w:rsidRPr="00BF464E" w:rsidRDefault="008044C0" w:rsidP="008044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Руководитель ____________________</w:t>
      </w:r>
    </w:p>
    <w:p w:rsidR="008044C0" w:rsidRPr="00BF464E" w:rsidRDefault="008044C0" w:rsidP="008044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44C0" w:rsidRPr="00BF464E" w:rsidRDefault="008044C0" w:rsidP="008044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Главный бухгалтер _______________</w:t>
      </w:r>
    </w:p>
    <w:p w:rsidR="008044C0" w:rsidRPr="00BF464E" w:rsidRDefault="008044C0" w:rsidP="008044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МП</w:t>
      </w: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044C0" w:rsidRPr="00BF464E" w:rsidSect="00BD034E">
          <w:pgSz w:w="16840" w:h="11907" w:orient="landscape"/>
          <w:pgMar w:top="1418" w:right="851" w:bottom="1134" w:left="851" w:header="720" w:footer="720" w:gutter="0"/>
          <w:pgNumType w:start="6"/>
          <w:cols w:space="720"/>
          <w:titlePg/>
          <w:docGrid w:linePitch="272"/>
        </w:sectPr>
      </w:pPr>
    </w:p>
    <w:p w:rsidR="003779C6" w:rsidRPr="00BF464E" w:rsidRDefault="00D57478" w:rsidP="003779C6">
      <w:pPr>
        <w:tabs>
          <w:tab w:val="left" w:pos="9072"/>
        </w:tabs>
        <w:ind w:left="4678" w:right="-1"/>
        <w:rPr>
          <w:strike/>
          <w:sz w:val="28"/>
          <w:szCs w:val="28"/>
        </w:rPr>
      </w:pPr>
      <w:r w:rsidRPr="00BF464E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42699" wp14:editId="0089B100">
                <wp:simplePos x="0" y="0"/>
                <wp:positionH relativeFrom="column">
                  <wp:posOffset>2800985</wp:posOffset>
                </wp:positionH>
                <wp:positionV relativeFrom="paragraph">
                  <wp:posOffset>-368935</wp:posOffset>
                </wp:positionV>
                <wp:extent cx="392430" cy="237490"/>
                <wp:effectExtent l="0" t="0" r="762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7AFB" w:rsidRPr="00BD034E" w:rsidRDefault="00437AFB" w:rsidP="00437AFB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20.55pt;margin-top:-29.05pt;width:30.9pt;height:18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" stroked="f">
                <v:textbox style="mso-fit-shape-to-text:t">
                  <w:txbxContent>
                    <w:p w:rsidR="00437AFB" w:rsidRPr="00BD034E" w:rsidRDefault="00437AFB" w:rsidP="00437AFB"/>
                  </w:txbxContent>
                </v:textbox>
              </v:shape>
            </w:pict>
          </mc:Fallback>
        </mc:AlternateContent>
      </w:r>
      <w:r w:rsidR="003779C6" w:rsidRPr="00BF464E">
        <w:rPr>
          <w:sz w:val="28"/>
          <w:szCs w:val="28"/>
        </w:rPr>
        <w:t xml:space="preserve">Приложение </w:t>
      </w:r>
      <w:r w:rsidR="00B16F0D" w:rsidRPr="00BF464E">
        <w:rPr>
          <w:sz w:val="28"/>
          <w:szCs w:val="28"/>
        </w:rPr>
        <w:t>3</w:t>
      </w:r>
    </w:p>
    <w:p w:rsidR="003779C6" w:rsidRPr="00BF464E" w:rsidRDefault="003779C6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 xml:space="preserve">к Порядку </w:t>
      </w:r>
      <w:r w:rsidR="00BD034E" w:rsidRPr="00BF464E">
        <w:rPr>
          <w:sz w:val="28"/>
          <w:szCs w:val="28"/>
        </w:rPr>
        <w:t>предоставления субсидии на возмещение недополученных доходов в связи с оказанием услуг по снабжению оленеводов и чумработниц дровами для отопления кочевого жилья</w:t>
      </w:r>
      <w:r w:rsidRPr="00BF464E">
        <w:rPr>
          <w:sz w:val="28"/>
          <w:szCs w:val="28"/>
        </w:rPr>
        <w:t>, утвержденному постановлением Администрации Ненецкого автономного округа</w:t>
      </w:r>
    </w:p>
    <w:p w:rsidR="008044C0" w:rsidRPr="00BF464E" w:rsidRDefault="003779C6" w:rsidP="003779C6">
      <w:pPr>
        <w:tabs>
          <w:tab w:val="left" w:pos="9072"/>
        </w:tabs>
        <w:ind w:left="4678" w:right="-1"/>
        <w:rPr>
          <w:sz w:val="28"/>
          <w:szCs w:val="28"/>
        </w:rPr>
      </w:pPr>
      <w:r w:rsidRPr="00BF464E">
        <w:rPr>
          <w:sz w:val="28"/>
          <w:szCs w:val="28"/>
        </w:rPr>
        <w:t xml:space="preserve">от </w:t>
      </w:r>
      <w:r w:rsidR="00C2696D" w:rsidRPr="00BF464E">
        <w:rPr>
          <w:sz w:val="28"/>
          <w:szCs w:val="28"/>
        </w:rPr>
        <w:t>_________</w:t>
      </w:r>
      <w:r w:rsidRPr="00BF464E">
        <w:rPr>
          <w:sz w:val="28"/>
          <w:szCs w:val="28"/>
        </w:rPr>
        <w:t xml:space="preserve"> № </w:t>
      </w:r>
      <w:r w:rsidR="00C2696D" w:rsidRPr="00BF464E">
        <w:rPr>
          <w:sz w:val="28"/>
          <w:szCs w:val="28"/>
        </w:rPr>
        <w:t>____</w:t>
      </w:r>
      <w:proofErr w:type="gramStart"/>
      <w:r w:rsidR="00C2696D" w:rsidRPr="00BF464E">
        <w:rPr>
          <w:sz w:val="28"/>
          <w:szCs w:val="28"/>
        </w:rPr>
        <w:t>_</w:t>
      </w:r>
      <w:r w:rsidRPr="00BF464E">
        <w:rPr>
          <w:sz w:val="28"/>
          <w:szCs w:val="28"/>
        </w:rPr>
        <w:t>-</w:t>
      </w:r>
      <w:proofErr w:type="gramEnd"/>
      <w:r w:rsidRPr="00BF464E">
        <w:rPr>
          <w:sz w:val="28"/>
          <w:szCs w:val="28"/>
        </w:rPr>
        <w:t>п</w:t>
      </w: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left="4678"/>
        <w:jc w:val="both"/>
        <w:rPr>
          <w:sz w:val="28"/>
          <w:szCs w:val="28"/>
        </w:rPr>
      </w:pPr>
    </w:p>
    <w:p w:rsidR="008044C0" w:rsidRPr="00BF464E" w:rsidRDefault="008044C0" w:rsidP="008044C0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Реестр</w:t>
      </w:r>
    </w:p>
    <w:p w:rsidR="00884F8F" w:rsidRPr="00BF464E" w:rsidRDefault="00884F8F" w:rsidP="008044C0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договоров на закупку и</w:t>
      </w:r>
    </w:p>
    <w:p w:rsidR="008044C0" w:rsidRPr="00BF464E" w:rsidRDefault="008044C0" w:rsidP="008044C0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 xml:space="preserve">транспортировку </w:t>
      </w:r>
      <w:r w:rsidR="00BD034E" w:rsidRPr="00BF464E">
        <w:rPr>
          <w:b/>
          <w:bCs/>
          <w:sz w:val="28"/>
          <w:szCs w:val="28"/>
        </w:rPr>
        <w:t>дров</w:t>
      </w:r>
      <w:r w:rsidRPr="00BF464E">
        <w:rPr>
          <w:b/>
          <w:bCs/>
          <w:sz w:val="28"/>
          <w:szCs w:val="28"/>
        </w:rPr>
        <w:t>,</w:t>
      </w:r>
    </w:p>
    <w:p w:rsidR="008044C0" w:rsidRPr="00BF464E" w:rsidRDefault="008044C0" w:rsidP="008044C0">
      <w:pPr>
        <w:ind w:right="-396"/>
        <w:jc w:val="center"/>
        <w:rPr>
          <w:sz w:val="28"/>
          <w:szCs w:val="28"/>
        </w:rPr>
      </w:pPr>
      <w:r w:rsidRPr="00BF464E">
        <w:rPr>
          <w:b/>
          <w:bCs/>
          <w:sz w:val="28"/>
          <w:szCs w:val="28"/>
        </w:rPr>
        <w:t>заключенных в __________ году</w:t>
      </w:r>
    </w:p>
    <w:p w:rsidR="008044C0" w:rsidRPr="00BF464E" w:rsidRDefault="008044C0" w:rsidP="008044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6"/>
        <w:gridCol w:w="3288"/>
        <w:gridCol w:w="1411"/>
        <w:gridCol w:w="3628"/>
      </w:tblGrid>
      <w:tr w:rsidR="00BF464E" w:rsidRPr="00BF464E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BF464E">
              <w:rPr>
                <w:bCs/>
                <w:sz w:val="28"/>
                <w:szCs w:val="28"/>
              </w:rPr>
              <w:t>п</w:t>
            </w:r>
            <w:proofErr w:type="gramEnd"/>
            <w:r w:rsidRPr="00BF464E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>Наименование контрагента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>Номер, дата договора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>Предмет договора</w:t>
            </w:r>
          </w:p>
        </w:tc>
      </w:tr>
      <w:tr w:rsidR="00BF464E" w:rsidRPr="00BF464E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F464E">
              <w:rPr>
                <w:bCs/>
                <w:sz w:val="28"/>
                <w:szCs w:val="28"/>
              </w:rPr>
              <w:t>4</w:t>
            </w:r>
          </w:p>
        </w:tc>
      </w:tr>
      <w:tr w:rsidR="00BF464E" w:rsidRPr="00BF464E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F464E" w:rsidRPr="00BF464E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884F8F" w:rsidRPr="00BF464E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884F8F" w:rsidRPr="00BF464E" w:rsidRDefault="00884F8F" w:rsidP="00884F8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>Руководитель __________________</w:t>
      </w:r>
    </w:p>
    <w:p w:rsidR="00884F8F" w:rsidRPr="00BF464E" w:rsidRDefault="00884F8F" w:rsidP="00884F8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>Главный бухгалтер _____________</w:t>
      </w: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F464E">
        <w:rPr>
          <w:bCs/>
          <w:sz w:val="28"/>
          <w:szCs w:val="28"/>
        </w:rPr>
        <w:t>МП</w:t>
      </w:r>
    </w:p>
    <w:p w:rsidR="00884F8F" w:rsidRPr="00BF464E" w:rsidRDefault="00884F8F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84F8F" w:rsidRPr="00BF464E" w:rsidSect="008044C0">
          <w:pgSz w:w="11907" w:h="16840"/>
          <w:pgMar w:top="1134" w:right="850" w:bottom="1134" w:left="1701" w:header="720" w:footer="720" w:gutter="0"/>
          <w:pgNumType w:start="7"/>
          <w:cols w:space="720"/>
          <w:titlePg/>
          <w:docGrid w:linePitch="272"/>
        </w:sectPr>
      </w:pPr>
    </w:p>
    <w:p w:rsidR="003779C6" w:rsidRPr="00BF464E" w:rsidRDefault="00D57478" w:rsidP="003779C6">
      <w:pPr>
        <w:tabs>
          <w:tab w:val="left" w:pos="10065"/>
        </w:tabs>
        <w:ind w:left="10206" w:right="-1"/>
        <w:rPr>
          <w:strike/>
          <w:sz w:val="28"/>
          <w:szCs w:val="28"/>
        </w:rPr>
      </w:pPr>
      <w:r w:rsidRPr="00BF464E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3D5CE3" wp14:editId="3321364D">
                <wp:simplePos x="0" y="0"/>
                <wp:positionH relativeFrom="column">
                  <wp:posOffset>4789805</wp:posOffset>
                </wp:positionH>
                <wp:positionV relativeFrom="paragraph">
                  <wp:posOffset>-311785</wp:posOffset>
                </wp:positionV>
                <wp:extent cx="392430" cy="237490"/>
                <wp:effectExtent l="0" t="0" r="762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7AFB" w:rsidRPr="00BD034E" w:rsidRDefault="00437AFB" w:rsidP="00437AFB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377.15pt;margin-top:-24.55pt;width:30.9pt;height:18.7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" stroked="f">
                <v:textbox style="mso-fit-shape-to-text:t">
                  <w:txbxContent>
                    <w:p w:rsidR="00437AFB" w:rsidRPr="00BD034E" w:rsidRDefault="00437AFB" w:rsidP="00437AFB"/>
                  </w:txbxContent>
                </v:textbox>
              </v:shape>
            </w:pict>
          </mc:Fallback>
        </mc:AlternateContent>
      </w:r>
      <w:r w:rsidR="00FE1966" w:rsidRPr="00BF464E">
        <w:rPr>
          <w:sz w:val="28"/>
          <w:szCs w:val="28"/>
        </w:rPr>
        <w:t xml:space="preserve">Приложение </w:t>
      </w:r>
      <w:r w:rsidR="00B16F0D" w:rsidRPr="00BF464E">
        <w:rPr>
          <w:sz w:val="28"/>
          <w:szCs w:val="28"/>
        </w:rPr>
        <w:t>4</w:t>
      </w:r>
    </w:p>
    <w:p w:rsidR="00884F8F" w:rsidRPr="00BF464E" w:rsidRDefault="003779C6" w:rsidP="003779C6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 xml:space="preserve">к Порядку </w:t>
      </w:r>
      <w:r w:rsidR="00BD034E" w:rsidRPr="00BF464E">
        <w:rPr>
          <w:sz w:val="28"/>
          <w:szCs w:val="28"/>
        </w:rPr>
        <w:t>предоставления субсидии на возмещение недополученных доходов в связи с оказанием услуг по снабжению оленеводов и чумработниц дровами для отопления кочевого жилья</w:t>
      </w:r>
      <w:r w:rsidRPr="00BF464E">
        <w:rPr>
          <w:sz w:val="28"/>
          <w:szCs w:val="28"/>
        </w:rPr>
        <w:t xml:space="preserve">, утвержденному постановлением Администрации Ненецкого автономного округа от </w:t>
      </w:r>
      <w:r w:rsidR="00C2696D" w:rsidRPr="00BF464E">
        <w:rPr>
          <w:sz w:val="28"/>
          <w:szCs w:val="28"/>
        </w:rPr>
        <w:t>___________</w:t>
      </w:r>
      <w:r w:rsidRPr="00BF464E">
        <w:rPr>
          <w:sz w:val="28"/>
          <w:szCs w:val="28"/>
        </w:rPr>
        <w:t xml:space="preserve"> № </w:t>
      </w:r>
      <w:r w:rsidR="00C2696D" w:rsidRPr="00BF464E">
        <w:rPr>
          <w:sz w:val="28"/>
          <w:szCs w:val="28"/>
        </w:rPr>
        <w:t>____</w:t>
      </w:r>
      <w:proofErr w:type="gramStart"/>
      <w:r w:rsidR="00C2696D" w:rsidRPr="00BF464E">
        <w:rPr>
          <w:sz w:val="28"/>
          <w:szCs w:val="28"/>
        </w:rPr>
        <w:t>_</w:t>
      </w:r>
      <w:r w:rsidRPr="00BF464E">
        <w:rPr>
          <w:sz w:val="28"/>
          <w:szCs w:val="28"/>
        </w:rPr>
        <w:t>-</w:t>
      </w:r>
      <w:proofErr w:type="gramEnd"/>
      <w:r w:rsidRPr="00BF464E">
        <w:rPr>
          <w:sz w:val="28"/>
          <w:szCs w:val="28"/>
        </w:rPr>
        <w:t>п</w:t>
      </w: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Расчет</w:t>
      </w:r>
    </w:p>
    <w:p w:rsidR="00884F8F" w:rsidRPr="00BF464E" w:rsidRDefault="003779C6" w:rsidP="00884F8F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недополученных доходов</w:t>
      </w:r>
    </w:p>
    <w:p w:rsidR="00884F8F" w:rsidRPr="00BF464E" w:rsidRDefault="00884F8F" w:rsidP="00884F8F">
      <w:pPr>
        <w:ind w:right="-396"/>
        <w:jc w:val="center"/>
        <w:rPr>
          <w:sz w:val="28"/>
          <w:szCs w:val="28"/>
        </w:rPr>
      </w:pPr>
      <w:r w:rsidRPr="00BF464E">
        <w:rPr>
          <w:b/>
          <w:bCs/>
          <w:sz w:val="28"/>
          <w:szCs w:val="28"/>
        </w:rPr>
        <w:t>за ________ квартал 20___ года</w:t>
      </w:r>
    </w:p>
    <w:p w:rsidR="00884F8F" w:rsidRPr="00BF464E" w:rsidRDefault="00884F8F" w:rsidP="00884F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4F8F" w:rsidRPr="00BF464E" w:rsidRDefault="00884F8F" w:rsidP="00884F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559"/>
        <w:gridCol w:w="1018"/>
        <w:gridCol w:w="1959"/>
        <w:gridCol w:w="1843"/>
        <w:gridCol w:w="2126"/>
        <w:gridCol w:w="2126"/>
        <w:gridCol w:w="2410"/>
      </w:tblGrid>
      <w:tr w:rsidR="00BF464E" w:rsidRPr="00BF464E" w:rsidTr="00884F8F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BD03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="003779C6" w:rsidRPr="00BF464E">
              <w:rPr>
                <w:sz w:val="28"/>
                <w:szCs w:val="28"/>
              </w:rPr>
              <w:t>оленеводческо-</w:t>
            </w:r>
            <w:proofErr w:type="spellStart"/>
            <w:r w:rsidR="003779C6" w:rsidRPr="00BF464E">
              <w:rPr>
                <w:sz w:val="28"/>
                <w:szCs w:val="28"/>
              </w:rPr>
              <w:t>го</w:t>
            </w:r>
            <w:proofErr w:type="spellEnd"/>
            <w:proofErr w:type="gramEnd"/>
            <w:r w:rsidR="003779C6" w:rsidRPr="00BF464E">
              <w:rPr>
                <w:sz w:val="28"/>
                <w:szCs w:val="28"/>
              </w:rPr>
              <w:t xml:space="preserve"> хозяйства Ненецкого автономного округа, общины коренных малочисленных народов Севера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BD03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Реализовано </w:t>
            </w:r>
            <w:r w:rsidR="00BD034E" w:rsidRPr="00BF464E">
              <w:rPr>
                <w:sz w:val="28"/>
                <w:szCs w:val="28"/>
              </w:rPr>
              <w:t>дров</w:t>
            </w: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BD03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Цена на </w:t>
            </w:r>
            <w:r w:rsidR="00BD034E" w:rsidRPr="00BF464E">
              <w:rPr>
                <w:sz w:val="28"/>
                <w:szCs w:val="28"/>
              </w:rPr>
              <w:t>дрова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Начислено по экономически обоснованным ценам, руб.</w:t>
            </w:r>
          </w:p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(гр. 3 x гр. 4)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Выручка от реализации </w:t>
            </w:r>
            <w:r w:rsidR="00BD034E" w:rsidRPr="00BF464E">
              <w:rPr>
                <w:sz w:val="28"/>
                <w:szCs w:val="28"/>
              </w:rPr>
              <w:t>дров</w:t>
            </w:r>
            <w:r w:rsidRPr="00BF464E">
              <w:rPr>
                <w:sz w:val="28"/>
                <w:szCs w:val="28"/>
              </w:rPr>
              <w:t xml:space="preserve"> по розничным ценам, руб.</w:t>
            </w:r>
          </w:p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(гр. 3 x гр. 5)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Размер недополученных доходов, руб.</w:t>
            </w:r>
          </w:p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(гр. 6 - (гр. 7 / 1,18))</w:t>
            </w:r>
          </w:p>
        </w:tc>
      </w:tr>
      <w:tr w:rsidR="00BF464E" w:rsidRPr="00BF464E" w:rsidTr="00884F8F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объем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экономически обоснованная цена, руб. 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EF36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розничная цена, руб.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F464E" w:rsidRPr="00BF464E" w:rsidTr="00884F8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3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8</w:t>
            </w:r>
          </w:p>
        </w:tc>
      </w:tr>
      <w:tr w:rsidR="00BF464E" w:rsidRPr="00BF464E" w:rsidTr="00884F8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84F8F" w:rsidRPr="00BF464E" w:rsidTr="00884F8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84F8F" w:rsidRPr="00BF464E" w:rsidRDefault="00884F8F" w:rsidP="00884F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Руководитель __________________</w:t>
      </w:r>
    </w:p>
    <w:p w:rsidR="00884F8F" w:rsidRPr="00BF464E" w:rsidRDefault="00884F8F" w:rsidP="00884F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Главный бухгалтер _____________</w:t>
      </w: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МП</w:t>
      </w: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034E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034E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034E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034E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034E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034E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034E" w:rsidRPr="00BF464E" w:rsidRDefault="00BD034E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4C0" w:rsidRPr="00BF464E" w:rsidRDefault="008044C0" w:rsidP="008044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779C6" w:rsidRPr="00BF464E" w:rsidRDefault="00FE1966" w:rsidP="003779C6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lastRenderedPageBreak/>
        <w:t xml:space="preserve">Приложение </w:t>
      </w:r>
      <w:r w:rsidR="00B16F0D" w:rsidRPr="00BF464E">
        <w:rPr>
          <w:sz w:val="28"/>
          <w:szCs w:val="28"/>
        </w:rPr>
        <w:t>5</w:t>
      </w:r>
    </w:p>
    <w:p w:rsidR="00884F8F" w:rsidRPr="00BF464E" w:rsidRDefault="003779C6" w:rsidP="003779C6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 xml:space="preserve">к Порядку </w:t>
      </w:r>
      <w:r w:rsidR="00BD034E" w:rsidRPr="00BF464E">
        <w:rPr>
          <w:sz w:val="28"/>
          <w:szCs w:val="28"/>
        </w:rPr>
        <w:t>предоставления субсидии на возмещение недополученных доходов в связи с оказанием услуг по снабжению оленеводов и чумработниц дровами для отопления кочевого жилья</w:t>
      </w:r>
      <w:r w:rsidRPr="00BF464E">
        <w:rPr>
          <w:sz w:val="28"/>
          <w:szCs w:val="28"/>
        </w:rPr>
        <w:t xml:space="preserve">, утвержденному постановлением Администрации Ненецкого автономного округа от </w:t>
      </w:r>
      <w:r w:rsidR="00C2696D" w:rsidRPr="00BF464E">
        <w:rPr>
          <w:sz w:val="28"/>
          <w:szCs w:val="28"/>
        </w:rPr>
        <w:t>________ № ___</w:t>
      </w:r>
      <w:proofErr w:type="gramStart"/>
      <w:r w:rsidR="00C2696D" w:rsidRPr="00BF464E">
        <w:rPr>
          <w:sz w:val="28"/>
          <w:szCs w:val="28"/>
        </w:rPr>
        <w:t>_</w:t>
      </w:r>
      <w:r w:rsidRPr="00BF464E">
        <w:rPr>
          <w:sz w:val="28"/>
          <w:szCs w:val="28"/>
        </w:rPr>
        <w:t>-</w:t>
      </w:r>
      <w:proofErr w:type="gramEnd"/>
      <w:r w:rsidRPr="00BF464E">
        <w:rPr>
          <w:sz w:val="28"/>
          <w:szCs w:val="28"/>
        </w:rPr>
        <w:t>п</w:t>
      </w:r>
    </w:p>
    <w:p w:rsidR="00884F8F" w:rsidRPr="00BF464E" w:rsidRDefault="00884F8F" w:rsidP="00884F8F">
      <w:pPr>
        <w:tabs>
          <w:tab w:val="left" w:pos="10065"/>
        </w:tabs>
        <w:ind w:left="10206" w:right="-1"/>
        <w:rPr>
          <w:sz w:val="28"/>
          <w:szCs w:val="28"/>
        </w:rPr>
      </w:pPr>
    </w:p>
    <w:p w:rsidR="00884F8F" w:rsidRPr="00BF464E" w:rsidRDefault="00884F8F" w:rsidP="00884F8F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>УТВЕРЖДАЮ:</w:t>
      </w:r>
    </w:p>
    <w:p w:rsidR="00884F8F" w:rsidRPr="00BF464E" w:rsidRDefault="00884F8F" w:rsidP="00884F8F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>Заместитель губернатора</w:t>
      </w:r>
    </w:p>
    <w:p w:rsidR="00884F8F" w:rsidRPr="00BF464E" w:rsidRDefault="00884F8F" w:rsidP="00884F8F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>Ненецкого автономного округа -</w:t>
      </w:r>
    </w:p>
    <w:p w:rsidR="00777A73" w:rsidRPr="00BF464E" w:rsidRDefault="00884F8F" w:rsidP="00BD034E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 xml:space="preserve">руководитель Департамента </w:t>
      </w:r>
    </w:p>
    <w:p w:rsidR="00884F8F" w:rsidRPr="00BF464E" w:rsidRDefault="00777A73" w:rsidP="00BD034E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>региональной политики</w:t>
      </w:r>
    </w:p>
    <w:p w:rsidR="00884F8F" w:rsidRPr="00BF464E" w:rsidRDefault="00884F8F" w:rsidP="00884F8F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>Ненецкого автономного округа</w:t>
      </w:r>
    </w:p>
    <w:p w:rsidR="00884F8F" w:rsidRPr="00BF464E" w:rsidRDefault="00884F8F" w:rsidP="00884F8F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>________________ / _____________ /</w:t>
      </w:r>
    </w:p>
    <w:p w:rsidR="00884F8F" w:rsidRPr="00BF464E" w:rsidRDefault="00884F8F" w:rsidP="00884F8F">
      <w:pPr>
        <w:tabs>
          <w:tab w:val="left" w:pos="10065"/>
        </w:tabs>
        <w:ind w:left="10206" w:right="-1"/>
        <w:rPr>
          <w:sz w:val="28"/>
          <w:szCs w:val="28"/>
        </w:rPr>
      </w:pPr>
      <w:r w:rsidRPr="00BF464E">
        <w:rPr>
          <w:sz w:val="28"/>
          <w:szCs w:val="28"/>
        </w:rPr>
        <w:t>"____" ______________ 20___ г.</w:t>
      </w: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left="4678"/>
        <w:jc w:val="both"/>
        <w:rPr>
          <w:sz w:val="28"/>
          <w:szCs w:val="28"/>
        </w:rPr>
      </w:pPr>
    </w:p>
    <w:p w:rsidR="00884F8F" w:rsidRPr="00BF464E" w:rsidRDefault="00884F8F" w:rsidP="00884F8F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Отчет</w:t>
      </w:r>
    </w:p>
    <w:p w:rsidR="00884F8F" w:rsidRPr="00BF464E" w:rsidRDefault="00884F8F" w:rsidP="00884F8F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об использовании субсидии</w:t>
      </w:r>
    </w:p>
    <w:p w:rsidR="00884F8F" w:rsidRPr="00BF464E" w:rsidRDefault="00884F8F" w:rsidP="00884F8F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____________________________________________________</w:t>
      </w:r>
    </w:p>
    <w:p w:rsidR="00884F8F" w:rsidRPr="00BF464E" w:rsidRDefault="00884F8F" w:rsidP="00884F8F">
      <w:pPr>
        <w:ind w:right="-396"/>
        <w:jc w:val="center"/>
        <w:rPr>
          <w:b/>
          <w:bCs/>
          <w:sz w:val="28"/>
          <w:szCs w:val="28"/>
        </w:rPr>
      </w:pPr>
      <w:r w:rsidRPr="00BF464E">
        <w:rPr>
          <w:b/>
          <w:bCs/>
          <w:sz w:val="28"/>
          <w:szCs w:val="28"/>
        </w:rPr>
        <w:t>(наименование Получателя субсидии)</w:t>
      </w:r>
    </w:p>
    <w:p w:rsidR="00884F8F" w:rsidRPr="00BF464E" w:rsidRDefault="00884F8F" w:rsidP="00884F8F">
      <w:pPr>
        <w:ind w:right="-396"/>
        <w:jc w:val="center"/>
        <w:rPr>
          <w:sz w:val="28"/>
          <w:szCs w:val="28"/>
        </w:rPr>
      </w:pPr>
      <w:r w:rsidRPr="00BF464E">
        <w:rPr>
          <w:b/>
          <w:bCs/>
          <w:sz w:val="28"/>
          <w:szCs w:val="28"/>
        </w:rPr>
        <w:t>за ___________ квартал 20____ года</w:t>
      </w:r>
    </w:p>
    <w:p w:rsidR="00884F8F" w:rsidRPr="00BF464E" w:rsidRDefault="00884F8F" w:rsidP="00884F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715"/>
        <w:gridCol w:w="1701"/>
        <w:gridCol w:w="1984"/>
        <w:gridCol w:w="2835"/>
        <w:gridCol w:w="1985"/>
        <w:gridCol w:w="1134"/>
        <w:gridCol w:w="1134"/>
      </w:tblGrid>
      <w:tr w:rsidR="00BF464E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BF464E">
              <w:rPr>
                <w:sz w:val="28"/>
                <w:szCs w:val="28"/>
              </w:rPr>
              <w:t>п</w:t>
            </w:r>
            <w:proofErr w:type="gramEnd"/>
            <w:r w:rsidRPr="00BF464E">
              <w:rPr>
                <w:sz w:val="28"/>
                <w:szCs w:val="28"/>
              </w:rPr>
              <w:t>/п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Сумма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BD03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Объем реализованн</w:t>
            </w:r>
            <w:r w:rsidR="00BD034E" w:rsidRPr="00BF464E">
              <w:rPr>
                <w:sz w:val="28"/>
                <w:szCs w:val="28"/>
              </w:rPr>
              <w:t>ых</w:t>
            </w:r>
            <w:r w:rsidRPr="00BF464E">
              <w:rPr>
                <w:sz w:val="28"/>
                <w:szCs w:val="28"/>
              </w:rPr>
              <w:t xml:space="preserve"> </w:t>
            </w:r>
            <w:r w:rsidR="00BD034E" w:rsidRPr="00BF464E">
              <w:rPr>
                <w:sz w:val="28"/>
                <w:szCs w:val="28"/>
              </w:rPr>
              <w:t>дров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Начислено по экономически обоснованным ценам, руб. (без НДС)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Выручка от реализации по розничным ценам, руб.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8F" w:rsidRPr="00BF464E" w:rsidRDefault="00884F8F" w:rsidP="000061A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Сумма субсидии, руб.</w:t>
            </w:r>
            <w:r w:rsidR="000061AC" w:rsidRPr="00BF464E">
              <w:rPr>
                <w:sz w:val="28"/>
                <w:szCs w:val="28"/>
              </w:rPr>
              <w:t xml:space="preserve"> дрова (гр. 5 - (гр. 6 / 1,18))</w:t>
            </w:r>
          </w:p>
        </w:tc>
      </w:tr>
      <w:tr w:rsidR="00BF464E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" w:name="Par17"/>
            <w:bookmarkEnd w:id="1"/>
            <w:r w:rsidRPr="00BF464E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24"/>
            <w:bookmarkEnd w:id="2"/>
            <w:r w:rsidRPr="00BF464E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25"/>
            <w:bookmarkEnd w:id="3"/>
            <w:r w:rsidRPr="00BF464E">
              <w:rPr>
                <w:sz w:val="28"/>
                <w:szCs w:val="28"/>
              </w:rPr>
              <w:t>8</w:t>
            </w:r>
          </w:p>
        </w:tc>
      </w:tr>
      <w:tr w:rsidR="00BF464E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Остаток неиспользованной субсидии на начало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F464E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1.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777A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 xml:space="preserve">(наименование </w:t>
            </w:r>
            <w:r w:rsidR="00777A73" w:rsidRPr="00BF464E">
              <w:rPr>
                <w:sz w:val="28"/>
                <w:szCs w:val="28"/>
              </w:rPr>
              <w:t>населенного пунк</w:t>
            </w:r>
            <w:r w:rsidR="004C5DED" w:rsidRPr="00BF464E">
              <w:rPr>
                <w:sz w:val="28"/>
                <w:szCs w:val="28"/>
              </w:rPr>
              <w:t>та</w:t>
            </w:r>
            <w:r w:rsidRPr="00BF464E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F464E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...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0061A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гр. 7 + гр.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F464E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F464E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0061A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гр. 7 + гр.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061AC" w:rsidRPr="00BF464E" w:rsidTr="006D7DD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Остаток неиспользованной субсидии на конец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64E">
              <w:rPr>
                <w:sz w:val="28"/>
                <w:szCs w:val="28"/>
              </w:rPr>
              <w:t>остаток на начало квартала - гр. 3 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C" w:rsidRPr="00BF464E" w:rsidRDefault="000061AC" w:rsidP="00884F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84F8F" w:rsidRPr="00BF464E" w:rsidRDefault="00884F8F" w:rsidP="00884F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Руководитель ______________________</w:t>
      </w:r>
    </w:p>
    <w:p w:rsidR="00884F8F" w:rsidRPr="00BF464E" w:rsidRDefault="00884F8F" w:rsidP="00884F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Главный бухгалтер _________________</w:t>
      </w:r>
    </w:p>
    <w:p w:rsidR="00884F8F" w:rsidRPr="00BF464E" w:rsidRDefault="00884F8F" w:rsidP="00884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464E">
        <w:rPr>
          <w:sz w:val="28"/>
          <w:szCs w:val="28"/>
        </w:rPr>
        <w:t>МП</w:t>
      </w:r>
    </w:p>
    <w:p w:rsidR="00A155E9" w:rsidRPr="00BF464E" w:rsidRDefault="00A155E9" w:rsidP="00F443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47A8" w:rsidRPr="00BF464E" w:rsidRDefault="00F747A8" w:rsidP="00F747A8">
      <w:pPr>
        <w:tabs>
          <w:tab w:val="left" w:pos="3828"/>
          <w:tab w:val="left" w:pos="5529"/>
        </w:tabs>
        <w:jc w:val="center"/>
        <w:rPr>
          <w:sz w:val="28"/>
          <w:szCs w:val="28"/>
        </w:rPr>
      </w:pPr>
      <w:r w:rsidRPr="00BF464E">
        <w:rPr>
          <w:sz w:val="28"/>
          <w:szCs w:val="28"/>
        </w:rPr>
        <w:t>________</w:t>
      </w:r>
    </w:p>
    <w:sectPr w:rsidR="00F747A8" w:rsidRPr="00BF464E" w:rsidSect="000061AC">
      <w:pgSz w:w="16840" w:h="11907" w:orient="landscape"/>
      <w:pgMar w:top="1418" w:right="851" w:bottom="1134" w:left="851" w:header="720" w:footer="720" w:gutter="0"/>
      <w:pgNumType w:start="9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05" w:rsidRDefault="00FC3D05" w:rsidP="00F55A6C">
      <w:r>
        <w:separator/>
      </w:r>
    </w:p>
  </w:endnote>
  <w:endnote w:type="continuationSeparator" w:id="0">
    <w:p w:rsidR="00FC3D05" w:rsidRDefault="00FC3D05" w:rsidP="00F5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05" w:rsidRDefault="00FC3D05" w:rsidP="00F55A6C">
      <w:r>
        <w:separator/>
      </w:r>
    </w:p>
  </w:footnote>
  <w:footnote w:type="continuationSeparator" w:id="0">
    <w:p w:rsidR="00FC3D05" w:rsidRDefault="00FC3D05" w:rsidP="00F55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FD4" w:rsidRDefault="005C5FD4" w:rsidP="00D55A68">
    <w:pPr>
      <w:pStyle w:val="a3"/>
    </w:pPr>
  </w:p>
  <w:p w:rsidR="005C5FD4" w:rsidRDefault="005C5F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04B4"/>
    <w:multiLevelType w:val="hybridMultilevel"/>
    <w:tmpl w:val="540CCB1C"/>
    <w:lvl w:ilvl="0" w:tplc="5DE2195C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2" w:hanging="360"/>
      </w:pPr>
    </w:lvl>
    <w:lvl w:ilvl="2" w:tplc="0419001B" w:tentative="1">
      <w:start w:val="1"/>
      <w:numFmt w:val="lowerRoman"/>
      <w:lvlText w:val="%3."/>
      <w:lvlJc w:val="right"/>
      <w:pPr>
        <w:ind w:left="3292" w:hanging="180"/>
      </w:pPr>
    </w:lvl>
    <w:lvl w:ilvl="3" w:tplc="0419000F" w:tentative="1">
      <w:start w:val="1"/>
      <w:numFmt w:val="decimal"/>
      <w:lvlText w:val="%4."/>
      <w:lvlJc w:val="left"/>
      <w:pPr>
        <w:ind w:left="4012" w:hanging="360"/>
      </w:pPr>
    </w:lvl>
    <w:lvl w:ilvl="4" w:tplc="04190019" w:tentative="1">
      <w:start w:val="1"/>
      <w:numFmt w:val="lowerLetter"/>
      <w:lvlText w:val="%5."/>
      <w:lvlJc w:val="left"/>
      <w:pPr>
        <w:ind w:left="4732" w:hanging="360"/>
      </w:pPr>
    </w:lvl>
    <w:lvl w:ilvl="5" w:tplc="0419001B" w:tentative="1">
      <w:start w:val="1"/>
      <w:numFmt w:val="lowerRoman"/>
      <w:lvlText w:val="%6."/>
      <w:lvlJc w:val="right"/>
      <w:pPr>
        <w:ind w:left="5452" w:hanging="180"/>
      </w:pPr>
    </w:lvl>
    <w:lvl w:ilvl="6" w:tplc="0419000F" w:tentative="1">
      <w:start w:val="1"/>
      <w:numFmt w:val="decimal"/>
      <w:lvlText w:val="%7."/>
      <w:lvlJc w:val="left"/>
      <w:pPr>
        <w:ind w:left="6172" w:hanging="360"/>
      </w:pPr>
    </w:lvl>
    <w:lvl w:ilvl="7" w:tplc="04190019" w:tentative="1">
      <w:start w:val="1"/>
      <w:numFmt w:val="lowerLetter"/>
      <w:lvlText w:val="%8."/>
      <w:lvlJc w:val="left"/>
      <w:pPr>
        <w:ind w:left="6892" w:hanging="360"/>
      </w:pPr>
    </w:lvl>
    <w:lvl w:ilvl="8" w:tplc="041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1">
    <w:nsid w:val="0967572E"/>
    <w:multiLevelType w:val="hybridMultilevel"/>
    <w:tmpl w:val="6C70754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DCC6C64"/>
    <w:multiLevelType w:val="hybridMultilevel"/>
    <w:tmpl w:val="9656F464"/>
    <w:lvl w:ilvl="0" w:tplc="A14EB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7274AD"/>
    <w:multiLevelType w:val="singleLevel"/>
    <w:tmpl w:val="C59C936E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4">
    <w:nsid w:val="14041A8E"/>
    <w:multiLevelType w:val="hybridMultilevel"/>
    <w:tmpl w:val="EB9C7B60"/>
    <w:lvl w:ilvl="0" w:tplc="4D1CC254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17"/>
        <w:szCs w:val="1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2B0885"/>
    <w:multiLevelType w:val="hybridMultilevel"/>
    <w:tmpl w:val="D436A124"/>
    <w:lvl w:ilvl="0" w:tplc="002E543C">
      <w:start w:val="1"/>
      <w:numFmt w:val="decimal"/>
      <w:lvlText w:val="%1)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6">
    <w:nsid w:val="1A5A2267"/>
    <w:multiLevelType w:val="hybridMultilevel"/>
    <w:tmpl w:val="6A0811BE"/>
    <w:lvl w:ilvl="0" w:tplc="508ECEE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C313A79"/>
    <w:multiLevelType w:val="hybridMultilevel"/>
    <w:tmpl w:val="A3A8CCC6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C343431"/>
    <w:multiLevelType w:val="hybridMultilevel"/>
    <w:tmpl w:val="16C6F114"/>
    <w:lvl w:ilvl="0" w:tplc="6966EDE0">
      <w:start w:val="13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7A34E3"/>
    <w:multiLevelType w:val="hybridMultilevel"/>
    <w:tmpl w:val="05ECA094"/>
    <w:lvl w:ilvl="0" w:tplc="057E21E0">
      <w:start w:val="1"/>
      <w:numFmt w:val="decimal"/>
      <w:lvlText w:val="%1."/>
      <w:lvlJc w:val="left"/>
      <w:pPr>
        <w:ind w:left="1237" w:hanging="5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0">
    <w:nsid w:val="1F763326"/>
    <w:multiLevelType w:val="hybridMultilevel"/>
    <w:tmpl w:val="ECD2F99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264568D2"/>
    <w:multiLevelType w:val="hybridMultilevel"/>
    <w:tmpl w:val="50F09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34F8F"/>
    <w:multiLevelType w:val="hybridMultilevel"/>
    <w:tmpl w:val="4F722A1A"/>
    <w:lvl w:ilvl="0" w:tplc="15E0A1F8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8F1EB4"/>
    <w:multiLevelType w:val="hybridMultilevel"/>
    <w:tmpl w:val="1B70E9A2"/>
    <w:lvl w:ilvl="0" w:tplc="CA6AF57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9A7310D"/>
    <w:multiLevelType w:val="hybridMultilevel"/>
    <w:tmpl w:val="6C70754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2F4A710B"/>
    <w:multiLevelType w:val="hybridMultilevel"/>
    <w:tmpl w:val="E2AEB69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>
    <w:nsid w:val="317E6163"/>
    <w:multiLevelType w:val="hybridMultilevel"/>
    <w:tmpl w:val="69344D16"/>
    <w:lvl w:ilvl="0" w:tplc="2C4A8FDC">
      <w:start w:val="1"/>
      <w:numFmt w:val="decimal"/>
      <w:lvlText w:val="%1."/>
      <w:lvlJc w:val="left"/>
      <w:pPr>
        <w:ind w:left="178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3C58422C"/>
    <w:multiLevelType w:val="hybridMultilevel"/>
    <w:tmpl w:val="D6BC8F58"/>
    <w:lvl w:ilvl="0" w:tplc="4FDC167C">
      <w:start w:val="14"/>
      <w:numFmt w:val="decimal"/>
      <w:lvlText w:val="%1."/>
      <w:lvlJc w:val="left"/>
      <w:pPr>
        <w:ind w:left="90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8">
    <w:nsid w:val="3CAC42C9"/>
    <w:multiLevelType w:val="hybridMultilevel"/>
    <w:tmpl w:val="AE22D7AC"/>
    <w:lvl w:ilvl="0" w:tplc="62CEDED8">
      <w:start w:val="13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9">
    <w:nsid w:val="417C7D3E"/>
    <w:multiLevelType w:val="hybridMultilevel"/>
    <w:tmpl w:val="B10A3820"/>
    <w:lvl w:ilvl="0" w:tplc="091E2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40D751E"/>
    <w:multiLevelType w:val="multilevel"/>
    <w:tmpl w:val="27EE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>
    <w:nsid w:val="496456F8"/>
    <w:multiLevelType w:val="hybridMultilevel"/>
    <w:tmpl w:val="74C639B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>
    <w:nsid w:val="4C510E58"/>
    <w:multiLevelType w:val="hybridMultilevel"/>
    <w:tmpl w:val="233874CA"/>
    <w:lvl w:ilvl="0" w:tplc="E9AE3B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DC77F18"/>
    <w:multiLevelType w:val="hybridMultilevel"/>
    <w:tmpl w:val="6C70754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>
    <w:nsid w:val="5D5256D5"/>
    <w:multiLevelType w:val="hybridMultilevel"/>
    <w:tmpl w:val="874AA5A2"/>
    <w:lvl w:ilvl="0" w:tplc="AB1494F2">
      <w:start w:val="1"/>
      <w:numFmt w:val="decimal"/>
      <w:lvlText w:val="%1."/>
      <w:lvlJc w:val="left"/>
      <w:pPr>
        <w:ind w:left="113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5">
    <w:nsid w:val="5D9021F5"/>
    <w:multiLevelType w:val="hybridMultilevel"/>
    <w:tmpl w:val="D436A124"/>
    <w:lvl w:ilvl="0" w:tplc="002E543C">
      <w:start w:val="1"/>
      <w:numFmt w:val="decimal"/>
      <w:lvlText w:val="%1)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6">
    <w:nsid w:val="63323515"/>
    <w:multiLevelType w:val="hybridMultilevel"/>
    <w:tmpl w:val="28AC9448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7">
    <w:nsid w:val="63BF5D5C"/>
    <w:multiLevelType w:val="hybridMultilevel"/>
    <w:tmpl w:val="D208252E"/>
    <w:lvl w:ilvl="0" w:tplc="0FFA28B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7533641"/>
    <w:multiLevelType w:val="hybridMultilevel"/>
    <w:tmpl w:val="AAF650F4"/>
    <w:lvl w:ilvl="0" w:tplc="94D41A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DD3BE0"/>
    <w:multiLevelType w:val="hybridMultilevel"/>
    <w:tmpl w:val="CC2E83A8"/>
    <w:lvl w:ilvl="0" w:tplc="B3A665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D4D71A2"/>
    <w:multiLevelType w:val="hybridMultilevel"/>
    <w:tmpl w:val="636476C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889" w:hanging="360"/>
      </w:pPr>
    </w:lvl>
    <w:lvl w:ilvl="2" w:tplc="0419001B" w:tentative="1">
      <w:start w:val="1"/>
      <w:numFmt w:val="lowerRoman"/>
      <w:lvlText w:val="%3."/>
      <w:lvlJc w:val="right"/>
      <w:pPr>
        <w:ind w:left="1609" w:hanging="180"/>
      </w:pPr>
    </w:lvl>
    <w:lvl w:ilvl="3" w:tplc="0419000F" w:tentative="1">
      <w:start w:val="1"/>
      <w:numFmt w:val="decimal"/>
      <w:lvlText w:val="%4."/>
      <w:lvlJc w:val="left"/>
      <w:pPr>
        <w:ind w:left="2329" w:hanging="360"/>
      </w:pPr>
    </w:lvl>
    <w:lvl w:ilvl="4" w:tplc="04190019" w:tentative="1">
      <w:start w:val="1"/>
      <w:numFmt w:val="lowerLetter"/>
      <w:lvlText w:val="%5."/>
      <w:lvlJc w:val="left"/>
      <w:pPr>
        <w:ind w:left="3049" w:hanging="360"/>
      </w:pPr>
    </w:lvl>
    <w:lvl w:ilvl="5" w:tplc="0419001B" w:tentative="1">
      <w:start w:val="1"/>
      <w:numFmt w:val="lowerRoman"/>
      <w:lvlText w:val="%6."/>
      <w:lvlJc w:val="right"/>
      <w:pPr>
        <w:ind w:left="3769" w:hanging="180"/>
      </w:pPr>
    </w:lvl>
    <w:lvl w:ilvl="6" w:tplc="0419000F" w:tentative="1">
      <w:start w:val="1"/>
      <w:numFmt w:val="decimal"/>
      <w:lvlText w:val="%7."/>
      <w:lvlJc w:val="left"/>
      <w:pPr>
        <w:ind w:left="4489" w:hanging="360"/>
      </w:pPr>
    </w:lvl>
    <w:lvl w:ilvl="7" w:tplc="04190019" w:tentative="1">
      <w:start w:val="1"/>
      <w:numFmt w:val="lowerLetter"/>
      <w:lvlText w:val="%8."/>
      <w:lvlJc w:val="left"/>
      <w:pPr>
        <w:ind w:left="5209" w:hanging="360"/>
      </w:pPr>
    </w:lvl>
    <w:lvl w:ilvl="8" w:tplc="0419001B" w:tentative="1">
      <w:start w:val="1"/>
      <w:numFmt w:val="lowerRoman"/>
      <w:lvlText w:val="%9."/>
      <w:lvlJc w:val="right"/>
      <w:pPr>
        <w:ind w:left="5929" w:hanging="180"/>
      </w:pPr>
    </w:lvl>
  </w:abstractNum>
  <w:abstractNum w:abstractNumId="31">
    <w:nsid w:val="70391516"/>
    <w:multiLevelType w:val="hybridMultilevel"/>
    <w:tmpl w:val="85FEEDB6"/>
    <w:lvl w:ilvl="0" w:tplc="CA6AF57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95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23D6A44"/>
    <w:multiLevelType w:val="hybridMultilevel"/>
    <w:tmpl w:val="58E81F82"/>
    <w:lvl w:ilvl="0" w:tplc="44B646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F30866"/>
    <w:multiLevelType w:val="hybridMultilevel"/>
    <w:tmpl w:val="DB56ED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78BC04E4"/>
    <w:multiLevelType w:val="hybridMultilevel"/>
    <w:tmpl w:val="60A2A8B0"/>
    <w:lvl w:ilvl="0" w:tplc="56682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A126950"/>
    <w:multiLevelType w:val="hybridMultilevel"/>
    <w:tmpl w:val="F1B8C726"/>
    <w:lvl w:ilvl="0" w:tplc="CA6AF57C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D9D4D33"/>
    <w:multiLevelType w:val="hybridMultilevel"/>
    <w:tmpl w:val="CE9CBC9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4"/>
  </w:num>
  <w:num w:numId="3">
    <w:abstractNumId w:val="25"/>
  </w:num>
  <w:num w:numId="4">
    <w:abstractNumId w:val="0"/>
  </w:num>
  <w:num w:numId="5">
    <w:abstractNumId w:val="5"/>
  </w:num>
  <w:num w:numId="6">
    <w:abstractNumId w:val="28"/>
  </w:num>
  <w:num w:numId="7">
    <w:abstractNumId w:val="34"/>
  </w:num>
  <w:num w:numId="8">
    <w:abstractNumId w:val="9"/>
  </w:num>
  <w:num w:numId="9">
    <w:abstractNumId w:val="2"/>
  </w:num>
  <w:num w:numId="10">
    <w:abstractNumId w:val="19"/>
  </w:num>
  <w:num w:numId="11">
    <w:abstractNumId w:val="12"/>
  </w:num>
  <w:num w:numId="12">
    <w:abstractNumId w:val="32"/>
  </w:num>
  <w:num w:numId="13">
    <w:abstractNumId w:val="27"/>
  </w:num>
  <w:num w:numId="14">
    <w:abstractNumId w:val="16"/>
  </w:num>
  <w:num w:numId="15">
    <w:abstractNumId w:val="33"/>
  </w:num>
  <w:num w:numId="16">
    <w:abstractNumId w:val="36"/>
  </w:num>
  <w:num w:numId="17">
    <w:abstractNumId w:val="13"/>
  </w:num>
  <w:num w:numId="18">
    <w:abstractNumId w:val="22"/>
  </w:num>
  <w:num w:numId="19">
    <w:abstractNumId w:val="29"/>
  </w:num>
  <w:num w:numId="20">
    <w:abstractNumId w:val="6"/>
  </w:num>
  <w:num w:numId="21">
    <w:abstractNumId w:val="35"/>
  </w:num>
  <w:num w:numId="22">
    <w:abstractNumId w:val="30"/>
  </w:num>
  <w:num w:numId="23">
    <w:abstractNumId w:val="7"/>
  </w:num>
  <w:num w:numId="24">
    <w:abstractNumId w:val="26"/>
  </w:num>
  <w:num w:numId="25">
    <w:abstractNumId w:val="18"/>
  </w:num>
  <w:num w:numId="26">
    <w:abstractNumId w:val="8"/>
  </w:num>
  <w:num w:numId="27">
    <w:abstractNumId w:val="31"/>
  </w:num>
  <w:num w:numId="28">
    <w:abstractNumId w:val="15"/>
  </w:num>
  <w:num w:numId="29">
    <w:abstractNumId w:val="1"/>
  </w:num>
  <w:num w:numId="30">
    <w:abstractNumId w:val="14"/>
  </w:num>
  <w:num w:numId="31">
    <w:abstractNumId w:val="23"/>
  </w:num>
  <w:num w:numId="32">
    <w:abstractNumId w:val="10"/>
  </w:num>
  <w:num w:numId="33">
    <w:abstractNumId w:val="21"/>
  </w:num>
  <w:num w:numId="34">
    <w:abstractNumId w:val="1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287"/>
    <w:rsid w:val="000061AC"/>
    <w:rsid w:val="000107B7"/>
    <w:rsid w:val="000135B0"/>
    <w:rsid w:val="000206CA"/>
    <w:rsid w:val="000219F7"/>
    <w:rsid w:val="00061BCF"/>
    <w:rsid w:val="0006386A"/>
    <w:rsid w:val="0006393B"/>
    <w:rsid w:val="00065104"/>
    <w:rsid w:val="0007112E"/>
    <w:rsid w:val="00086D30"/>
    <w:rsid w:val="000872CD"/>
    <w:rsid w:val="00090C4F"/>
    <w:rsid w:val="00091997"/>
    <w:rsid w:val="000A158A"/>
    <w:rsid w:val="000A6974"/>
    <w:rsid w:val="000A7A44"/>
    <w:rsid w:val="000B147A"/>
    <w:rsid w:val="000B4104"/>
    <w:rsid w:val="000B622F"/>
    <w:rsid w:val="000C11FD"/>
    <w:rsid w:val="000C150A"/>
    <w:rsid w:val="000C32BA"/>
    <w:rsid w:val="000C6420"/>
    <w:rsid w:val="000C6B41"/>
    <w:rsid w:val="000C798E"/>
    <w:rsid w:val="000D01E9"/>
    <w:rsid w:val="000D0905"/>
    <w:rsid w:val="000D23E2"/>
    <w:rsid w:val="000D5A53"/>
    <w:rsid w:val="000D6C60"/>
    <w:rsid w:val="000D738C"/>
    <w:rsid w:val="000E1ABD"/>
    <w:rsid w:val="000E5593"/>
    <w:rsid w:val="000F0926"/>
    <w:rsid w:val="000F0AD9"/>
    <w:rsid w:val="000F186F"/>
    <w:rsid w:val="000F1A7D"/>
    <w:rsid w:val="000F3E3D"/>
    <w:rsid w:val="000F44FD"/>
    <w:rsid w:val="00105B6E"/>
    <w:rsid w:val="001071AF"/>
    <w:rsid w:val="00110147"/>
    <w:rsid w:val="00110D9C"/>
    <w:rsid w:val="0011113F"/>
    <w:rsid w:val="00114D17"/>
    <w:rsid w:val="00117275"/>
    <w:rsid w:val="0012415B"/>
    <w:rsid w:val="00131430"/>
    <w:rsid w:val="0014487C"/>
    <w:rsid w:val="00151627"/>
    <w:rsid w:val="001562FA"/>
    <w:rsid w:val="00163083"/>
    <w:rsid w:val="001652CB"/>
    <w:rsid w:val="00166FD6"/>
    <w:rsid w:val="00172743"/>
    <w:rsid w:val="00174833"/>
    <w:rsid w:val="001751C5"/>
    <w:rsid w:val="00183E78"/>
    <w:rsid w:val="00186B29"/>
    <w:rsid w:val="00187A82"/>
    <w:rsid w:val="00193565"/>
    <w:rsid w:val="0019513E"/>
    <w:rsid w:val="00196CB4"/>
    <w:rsid w:val="001A4498"/>
    <w:rsid w:val="001A6C4F"/>
    <w:rsid w:val="001B5BD8"/>
    <w:rsid w:val="001C16F5"/>
    <w:rsid w:val="001C17F2"/>
    <w:rsid w:val="001D0F81"/>
    <w:rsid w:val="001D5306"/>
    <w:rsid w:val="001E3210"/>
    <w:rsid w:val="001E7E6A"/>
    <w:rsid w:val="002170A3"/>
    <w:rsid w:val="002207CE"/>
    <w:rsid w:val="002214C7"/>
    <w:rsid w:val="00221ABD"/>
    <w:rsid w:val="0022695A"/>
    <w:rsid w:val="002353DD"/>
    <w:rsid w:val="002371CD"/>
    <w:rsid w:val="00243AF6"/>
    <w:rsid w:val="002459AC"/>
    <w:rsid w:val="00245ACD"/>
    <w:rsid w:val="0025033F"/>
    <w:rsid w:val="002505F3"/>
    <w:rsid w:val="002560FC"/>
    <w:rsid w:val="00260C26"/>
    <w:rsid w:val="002635C4"/>
    <w:rsid w:val="002650DB"/>
    <w:rsid w:val="00265EF3"/>
    <w:rsid w:val="0027001A"/>
    <w:rsid w:val="00274518"/>
    <w:rsid w:val="002763BC"/>
    <w:rsid w:val="00280234"/>
    <w:rsid w:val="00281FBB"/>
    <w:rsid w:val="00283814"/>
    <w:rsid w:val="002854DE"/>
    <w:rsid w:val="00286DD9"/>
    <w:rsid w:val="00287DC4"/>
    <w:rsid w:val="002931FE"/>
    <w:rsid w:val="00294AA4"/>
    <w:rsid w:val="002A4164"/>
    <w:rsid w:val="002A5A4A"/>
    <w:rsid w:val="002A6244"/>
    <w:rsid w:val="002B17BD"/>
    <w:rsid w:val="002C0528"/>
    <w:rsid w:val="002C25CE"/>
    <w:rsid w:val="002C28FC"/>
    <w:rsid w:val="002C3DFC"/>
    <w:rsid w:val="002C5B83"/>
    <w:rsid w:val="002C674B"/>
    <w:rsid w:val="002D4159"/>
    <w:rsid w:val="002E197F"/>
    <w:rsid w:val="002E4482"/>
    <w:rsid w:val="002E4F87"/>
    <w:rsid w:val="002F23AC"/>
    <w:rsid w:val="002F2C3A"/>
    <w:rsid w:val="002F320A"/>
    <w:rsid w:val="002F5B9A"/>
    <w:rsid w:val="002F7E9D"/>
    <w:rsid w:val="003022B6"/>
    <w:rsid w:val="0030455E"/>
    <w:rsid w:val="00305D2F"/>
    <w:rsid w:val="00305F7A"/>
    <w:rsid w:val="00306292"/>
    <w:rsid w:val="0032426E"/>
    <w:rsid w:val="00325354"/>
    <w:rsid w:val="00325DD1"/>
    <w:rsid w:val="003307CD"/>
    <w:rsid w:val="00331CDF"/>
    <w:rsid w:val="0034518C"/>
    <w:rsid w:val="00346699"/>
    <w:rsid w:val="00346A55"/>
    <w:rsid w:val="0036340E"/>
    <w:rsid w:val="00363FF7"/>
    <w:rsid w:val="003645E6"/>
    <w:rsid w:val="0036645A"/>
    <w:rsid w:val="00370E29"/>
    <w:rsid w:val="00373117"/>
    <w:rsid w:val="003745EF"/>
    <w:rsid w:val="00375399"/>
    <w:rsid w:val="00375817"/>
    <w:rsid w:val="00375833"/>
    <w:rsid w:val="00376989"/>
    <w:rsid w:val="003779C6"/>
    <w:rsid w:val="00387002"/>
    <w:rsid w:val="003962EC"/>
    <w:rsid w:val="003A58BC"/>
    <w:rsid w:val="003A60B7"/>
    <w:rsid w:val="003B3903"/>
    <w:rsid w:val="003C1D81"/>
    <w:rsid w:val="003C25D2"/>
    <w:rsid w:val="003C25E8"/>
    <w:rsid w:val="003C3309"/>
    <w:rsid w:val="003C583D"/>
    <w:rsid w:val="003D264E"/>
    <w:rsid w:val="003D2E43"/>
    <w:rsid w:val="003D30CB"/>
    <w:rsid w:val="003D37AA"/>
    <w:rsid w:val="003D6391"/>
    <w:rsid w:val="003D6661"/>
    <w:rsid w:val="003D798B"/>
    <w:rsid w:val="003E029C"/>
    <w:rsid w:val="003E249D"/>
    <w:rsid w:val="003E4801"/>
    <w:rsid w:val="003F02AF"/>
    <w:rsid w:val="003F0ED8"/>
    <w:rsid w:val="003F1D1B"/>
    <w:rsid w:val="003F38E1"/>
    <w:rsid w:val="003F4316"/>
    <w:rsid w:val="003F436C"/>
    <w:rsid w:val="003F6F4F"/>
    <w:rsid w:val="00401D34"/>
    <w:rsid w:val="00406E08"/>
    <w:rsid w:val="004119AA"/>
    <w:rsid w:val="00413E34"/>
    <w:rsid w:val="004146B7"/>
    <w:rsid w:val="00415FEC"/>
    <w:rsid w:val="00421965"/>
    <w:rsid w:val="004227DE"/>
    <w:rsid w:val="00423DB7"/>
    <w:rsid w:val="00424F47"/>
    <w:rsid w:val="00426781"/>
    <w:rsid w:val="0043467C"/>
    <w:rsid w:val="00435C98"/>
    <w:rsid w:val="00435ED4"/>
    <w:rsid w:val="00437AFB"/>
    <w:rsid w:val="004411AD"/>
    <w:rsid w:val="00445E84"/>
    <w:rsid w:val="0046563B"/>
    <w:rsid w:val="0047111F"/>
    <w:rsid w:val="00471174"/>
    <w:rsid w:val="00471A11"/>
    <w:rsid w:val="00474268"/>
    <w:rsid w:val="004747B3"/>
    <w:rsid w:val="004757F0"/>
    <w:rsid w:val="00476EE8"/>
    <w:rsid w:val="0048148A"/>
    <w:rsid w:val="00484974"/>
    <w:rsid w:val="004876DD"/>
    <w:rsid w:val="00490EBF"/>
    <w:rsid w:val="00491A4C"/>
    <w:rsid w:val="004959D1"/>
    <w:rsid w:val="00496476"/>
    <w:rsid w:val="0049789E"/>
    <w:rsid w:val="00497D5D"/>
    <w:rsid w:val="004A5FAD"/>
    <w:rsid w:val="004A69EE"/>
    <w:rsid w:val="004B085D"/>
    <w:rsid w:val="004B0F83"/>
    <w:rsid w:val="004B1791"/>
    <w:rsid w:val="004B4E80"/>
    <w:rsid w:val="004B520F"/>
    <w:rsid w:val="004B657E"/>
    <w:rsid w:val="004B7234"/>
    <w:rsid w:val="004C07D6"/>
    <w:rsid w:val="004C153C"/>
    <w:rsid w:val="004C598F"/>
    <w:rsid w:val="004C5DED"/>
    <w:rsid w:val="004D25EE"/>
    <w:rsid w:val="004D7E6F"/>
    <w:rsid w:val="004E2DE4"/>
    <w:rsid w:val="004F2144"/>
    <w:rsid w:val="004F26CB"/>
    <w:rsid w:val="004F346B"/>
    <w:rsid w:val="00507ECB"/>
    <w:rsid w:val="00510B55"/>
    <w:rsid w:val="0051695F"/>
    <w:rsid w:val="00520334"/>
    <w:rsid w:val="00521F1A"/>
    <w:rsid w:val="005225E6"/>
    <w:rsid w:val="005245B7"/>
    <w:rsid w:val="00535C21"/>
    <w:rsid w:val="005420F7"/>
    <w:rsid w:val="005468E7"/>
    <w:rsid w:val="00546E19"/>
    <w:rsid w:val="00547469"/>
    <w:rsid w:val="00554268"/>
    <w:rsid w:val="005549EF"/>
    <w:rsid w:val="00556268"/>
    <w:rsid w:val="005573D8"/>
    <w:rsid w:val="0056287C"/>
    <w:rsid w:val="005702DA"/>
    <w:rsid w:val="00572381"/>
    <w:rsid w:val="005747D9"/>
    <w:rsid w:val="0057507E"/>
    <w:rsid w:val="00575859"/>
    <w:rsid w:val="0057611B"/>
    <w:rsid w:val="00580B6C"/>
    <w:rsid w:val="005819B3"/>
    <w:rsid w:val="00592981"/>
    <w:rsid w:val="005A6AC2"/>
    <w:rsid w:val="005B2F9B"/>
    <w:rsid w:val="005B423C"/>
    <w:rsid w:val="005B4868"/>
    <w:rsid w:val="005B7E84"/>
    <w:rsid w:val="005C3662"/>
    <w:rsid w:val="005C5152"/>
    <w:rsid w:val="005C5FD4"/>
    <w:rsid w:val="005C6377"/>
    <w:rsid w:val="005C7C3B"/>
    <w:rsid w:val="005E1E0B"/>
    <w:rsid w:val="005E3EEA"/>
    <w:rsid w:val="005E4BF6"/>
    <w:rsid w:val="005E63E8"/>
    <w:rsid w:val="005F1D4A"/>
    <w:rsid w:val="0060007D"/>
    <w:rsid w:val="00602186"/>
    <w:rsid w:val="0060290C"/>
    <w:rsid w:val="006053F5"/>
    <w:rsid w:val="00605B94"/>
    <w:rsid w:val="006118E0"/>
    <w:rsid w:val="00611B25"/>
    <w:rsid w:val="006135FD"/>
    <w:rsid w:val="0061389C"/>
    <w:rsid w:val="00614D0A"/>
    <w:rsid w:val="00615A1F"/>
    <w:rsid w:val="00616FB6"/>
    <w:rsid w:val="00623820"/>
    <w:rsid w:val="006257AC"/>
    <w:rsid w:val="0062639C"/>
    <w:rsid w:val="0062792C"/>
    <w:rsid w:val="00627D65"/>
    <w:rsid w:val="00633691"/>
    <w:rsid w:val="006417ED"/>
    <w:rsid w:val="006457F1"/>
    <w:rsid w:val="00646D9E"/>
    <w:rsid w:val="00653AF4"/>
    <w:rsid w:val="0065505E"/>
    <w:rsid w:val="006601AF"/>
    <w:rsid w:val="00661022"/>
    <w:rsid w:val="00665700"/>
    <w:rsid w:val="0066661C"/>
    <w:rsid w:val="00672571"/>
    <w:rsid w:val="00673E1F"/>
    <w:rsid w:val="00675D9F"/>
    <w:rsid w:val="00676796"/>
    <w:rsid w:val="0067788F"/>
    <w:rsid w:val="0068065A"/>
    <w:rsid w:val="0068244E"/>
    <w:rsid w:val="0068327E"/>
    <w:rsid w:val="00684A75"/>
    <w:rsid w:val="00686F7A"/>
    <w:rsid w:val="00693375"/>
    <w:rsid w:val="00694064"/>
    <w:rsid w:val="006A25E0"/>
    <w:rsid w:val="006A4596"/>
    <w:rsid w:val="006A4DB2"/>
    <w:rsid w:val="006B08F2"/>
    <w:rsid w:val="006B4F11"/>
    <w:rsid w:val="006B52CE"/>
    <w:rsid w:val="006B5810"/>
    <w:rsid w:val="006C480F"/>
    <w:rsid w:val="006C6E0F"/>
    <w:rsid w:val="006D1D01"/>
    <w:rsid w:val="006D7DDF"/>
    <w:rsid w:val="006F077E"/>
    <w:rsid w:val="00700902"/>
    <w:rsid w:val="00701665"/>
    <w:rsid w:val="00702287"/>
    <w:rsid w:val="0070360E"/>
    <w:rsid w:val="00707AA5"/>
    <w:rsid w:val="007107C9"/>
    <w:rsid w:val="00711A51"/>
    <w:rsid w:val="00713820"/>
    <w:rsid w:val="00716376"/>
    <w:rsid w:val="00721B3F"/>
    <w:rsid w:val="00723797"/>
    <w:rsid w:val="00723E09"/>
    <w:rsid w:val="00730196"/>
    <w:rsid w:val="00730E40"/>
    <w:rsid w:val="007332B1"/>
    <w:rsid w:val="00734569"/>
    <w:rsid w:val="00734FA0"/>
    <w:rsid w:val="007353DD"/>
    <w:rsid w:val="00753861"/>
    <w:rsid w:val="00754E68"/>
    <w:rsid w:val="00760A65"/>
    <w:rsid w:val="0076126F"/>
    <w:rsid w:val="007625AB"/>
    <w:rsid w:val="007668B8"/>
    <w:rsid w:val="007733C2"/>
    <w:rsid w:val="00774D7A"/>
    <w:rsid w:val="00775F91"/>
    <w:rsid w:val="00776C28"/>
    <w:rsid w:val="00777A73"/>
    <w:rsid w:val="00777DB5"/>
    <w:rsid w:val="00783220"/>
    <w:rsid w:val="00783EC2"/>
    <w:rsid w:val="0078456E"/>
    <w:rsid w:val="00787089"/>
    <w:rsid w:val="00791A90"/>
    <w:rsid w:val="00792414"/>
    <w:rsid w:val="00792EC4"/>
    <w:rsid w:val="007A10BD"/>
    <w:rsid w:val="007B3160"/>
    <w:rsid w:val="007B75C0"/>
    <w:rsid w:val="007C1924"/>
    <w:rsid w:val="007C3601"/>
    <w:rsid w:val="007C480D"/>
    <w:rsid w:val="007C62FD"/>
    <w:rsid w:val="007C657E"/>
    <w:rsid w:val="007C7B5C"/>
    <w:rsid w:val="007D1562"/>
    <w:rsid w:val="007D3556"/>
    <w:rsid w:val="007D48CC"/>
    <w:rsid w:val="007E1830"/>
    <w:rsid w:val="007E23D5"/>
    <w:rsid w:val="007E5843"/>
    <w:rsid w:val="007E7969"/>
    <w:rsid w:val="007F0577"/>
    <w:rsid w:val="007F544C"/>
    <w:rsid w:val="008044C0"/>
    <w:rsid w:val="00805EC3"/>
    <w:rsid w:val="0081334C"/>
    <w:rsid w:val="008144E0"/>
    <w:rsid w:val="00815700"/>
    <w:rsid w:val="008168B9"/>
    <w:rsid w:val="008176DF"/>
    <w:rsid w:val="00820577"/>
    <w:rsid w:val="00822A8F"/>
    <w:rsid w:val="00825A4C"/>
    <w:rsid w:val="008268BD"/>
    <w:rsid w:val="008344CB"/>
    <w:rsid w:val="00837994"/>
    <w:rsid w:val="00840213"/>
    <w:rsid w:val="0084079E"/>
    <w:rsid w:val="00840904"/>
    <w:rsid w:val="008428D9"/>
    <w:rsid w:val="00844676"/>
    <w:rsid w:val="00845F2A"/>
    <w:rsid w:val="0085030C"/>
    <w:rsid w:val="008517EA"/>
    <w:rsid w:val="00853334"/>
    <w:rsid w:val="00856193"/>
    <w:rsid w:val="008565D2"/>
    <w:rsid w:val="0085734F"/>
    <w:rsid w:val="00861360"/>
    <w:rsid w:val="00864AE4"/>
    <w:rsid w:val="00864B09"/>
    <w:rsid w:val="008706DB"/>
    <w:rsid w:val="00874321"/>
    <w:rsid w:val="008771A6"/>
    <w:rsid w:val="00884F8F"/>
    <w:rsid w:val="00887DE0"/>
    <w:rsid w:val="00895A84"/>
    <w:rsid w:val="008977C3"/>
    <w:rsid w:val="008A095C"/>
    <w:rsid w:val="008A3207"/>
    <w:rsid w:val="008A5414"/>
    <w:rsid w:val="008A5C0E"/>
    <w:rsid w:val="008A5D62"/>
    <w:rsid w:val="008B09F5"/>
    <w:rsid w:val="008B2408"/>
    <w:rsid w:val="008C0D0B"/>
    <w:rsid w:val="008C1AC6"/>
    <w:rsid w:val="008C2CD7"/>
    <w:rsid w:val="008C4A07"/>
    <w:rsid w:val="008C756C"/>
    <w:rsid w:val="008D0C22"/>
    <w:rsid w:val="008D0DF7"/>
    <w:rsid w:val="008D4B3A"/>
    <w:rsid w:val="008E0828"/>
    <w:rsid w:val="008E1502"/>
    <w:rsid w:val="008E21EA"/>
    <w:rsid w:val="008F2D32"/>
    <w:rsid w:val="008F390F"/>
    <w:rsid w:val="008F3BB2"/>
    <w:rsid w:val="008F47BB"/>
    <w:rsid w:val="008F5702"/>
    <w:rsid w:val="008F6B32"/>
    <w:rsid w:val="008F751D"/>
    <w:rsid w:val="00910436"/>
    <w:rsid w:val="009144C4"/>
    <w:rsid w:val="009172F4"/>
    <w:rsid w:val="00921047"/>
    <w:rsid w:val="0092382D"/>
    <w:rsid w:val="00923A40"/>
    <w:rsid w:val="00925CF5"/>
    <w:rsid w:val="009270BD"/>
    <w:rsid w:val="00937247"/>
    <w:rsid w:val="00941FE9"/>
    <w:rsid w:val="00943431"/>
    <w:rsid w:val="00944C32"/>
    <w:rsid w:val="00951C37"/>
    <w:rsid w:val="00957E83"/>
    <w:rsid w:val="009609F4"/>
    <w:rsid w:val="009622DB"/>
    <w:rsid w:val="0096362E"/>
    <w:rsid w:val="00964992"/>
    <w:rsid w:val="00971582"/>
    <w:rsid w:val="0097599B"/>
    <w:rsid w:val="00975DA8"/>
    <w:rsid w:val="00977AED"/>
    <w:rsid w:val="0098470D"/>
    <w:rsid w:val="00984DB4"/>
    <w:rsid w:val="0098522F"/>
    <w:rsid w:val="00985300"/>
    <w:rsid w:val="00995258"/>
    <w:rsid w:val="009A0528"/>
    <w:rsid w:val="009A2E0E"/>
    <w:rsid w:val="009A5239"/>
    <w:rsid w:val="009A5A0F"/>
    <w:rsid w:val="009A6E12"/>
    <w:rsid w:val="009B036A"/>
    <w:rsid w:val="009B271E"/>
    <w:rsid w:val="009B566B"/>
    <w:rsid w:val="009C6E7B"/>
    <w:rsid w:val="009D7B1B"/>
    <w:rsid w:val="009E382E"/>
    <w:rsid w:val="009E6686"/>
    <w:rsid w:val="009F05BC"/>
    <w:rsid w:val="009F2362"/>
    <w:rsid w:val="009F6787"/>
    <w:rsid w:val="00A032B5"/>
    <w:rsid w:val="00A1319E"/>
    <w:rsid w:val="00A155E9"/>
    <w:rsid w:val="00A15C45"/>
    <w:rsid w:val="00A215A0"/>
    <w:rsid w:val="00A24A95"/>
    <w:rsid w:val="00A32BEF"/>
    <w:rsid w:val="00A3760B"/>
    <w:rsid w:val="00A42038"/>
    <w:rsid w:val="00A441CC"/>
    <w:rsid w:val="00A45A70"/>
    <w:rsid w:val="00A46EDB"/>
    <w:rsid w:val="00A47EE2"/>
    <w:rsid w:val="00A5086E"/>
    <w:rsid w:val="00A5128F"/>
    <w:rsid w:val="00A519D0"/>
    <w:rsid w:val="00A53E91"/>
    <w:rsid w:val="00A5719D"/>
    <w:rsid w:val="00A60671"/>
    <w:rsid w:val="00A63AB7"/>
    <w:rsid w:val="00A6653A"/>
    <w:rsid w:val="00A666E8"/>
    <w:rsid w:val="00A66A7E"/>
    <w:rsid w:val="00A67157"/>
    <w:rsid w:val="00A706C9"/>
    <w:rsid w:val="00A74DB1"/>
    <w:rsid w:val="00A8098D"/>
    <w:rsid w:val="00A81FB2"/>
    <w:rsid w:val="00A82966"/>
    <w:rsid w:val="00A87C7B"/>
    <w:rsid w:val="00A9002F"/>
    <w:rsid w:val="00A908E8"/>
    <w:rsid w:val="00A94050"/>
    <w:rsid w:val="00A967C5"/>
    <w:rsid w:val="00A96F3D"/>
    <w:rsid w:val="00AA3EE2"/>
    <w:rsid w:val="00AA7129"/>
    <w:rsid w:val="00AB2642"/>
    <w:rsid w:val="00AB356D"/>
    <w:rsid w:val="00AB7385"/>
    <w:rsid w:val="00AB7646"/>
    <w:rsid w:val="00AC08B1"/>
    <w:rsid w:val="00AD1A6A"/>
    <w:rsid w:val="00AD44A0"/>
    <w:rsid w:val="00AD61BC"/>
    <w:rsid w:val="00AE0A75"/>
    <w:rsid w:val="00AE1737"/>
    <w:rsid w:val="00AF1716"/>
    <w:rsid w:val="00AF1C1D"/>
    <w:rsid w:val="00AF2DB0"/>
    <w:rsid w:val="00AF33A7"/>
    <w:rsid w:val="00AF41F3"/>
    <w:rsid w:val="00AF4F03"/>
    <w:rsid w:val="00AF6EA0"/>
    <w:rsid w:val="00B00169"/>
    <w:rsid w:val="00B039A9"/>
    <w:rsid w:val="00B0548C"/>
    <w:rsid w:val="00B13824"/>
    <w:rsid w:val="00B13B02"/>
    <w:rsid w:val="00B16F0D"/>
    <w:rsid w:val="00B1795D"/>
    <w:rsid w:val="00B25DED"/>
    <w:rsid w:val="00B2775F"/>
    <w:rsid w:val="00B27C98"/>
    <w:rsid w:val="00B370FB"/>
    <w:rsid w:val="00B4592B"/>
    <w:rsid w:val="00B468B2"/>
    <w:rsid w:val="00B46C97"/>
    <w:rsid w:val="00B5143E"/>
    <w:rsid w:val="00B51871"/>
    <w:rsid w:val="00B5300A"/>
    <w:rsid w:val="00B53656"/>
    <w:rsid w:val="00B548D2"/>
    <w:rsid w:val="00B61340"/>
    <w:rsid w:val="00B61672"/>
    <w:rsid w:val="00B61E50"/>
    <w:rsid w:val="00B647A0"/>
    <w:rsid w:val="00B65EE2"/>
    <w:rsid w:val="00B67E0F"/>
    <w:rsid w:val="00B70E65"/>
    <w:rsid w:val="00B7337D"/>
    <w:rsid w:val="00B76AF0"/>
    <w:rsid w:val="00B80C9F"/>
    <w:rsid w:val="00B82A44"/>
    <w:rsid w:val="00B83728"/>
    <w:rsid w:val="00B838CA"/>
    <w:rsid w:val="00B84C36"/>
    <w:rsid w:val="00B87AF1"/>
    <w:rsid w:val="00B92CD8"/>
    <w:rsid w:val="00B97418"/>
    <w:rsid w:val="00B97770"/>
    <w:rsid w:val="00BA00BB"/>
    <w:rsid w:val="00BA15D9"/>
    <w:rsid w:val="00BB0606"/>
    <w:rsid w:val="00BB0E78"/>
    <w:rsid w:val="00BB4BD7"/>
    <w:rsid w:val="00BB5069"/>
    <w:rsid w:val="00BC7E40"/>
    <w:rsid w:val="00BD034E"/>
    <w:rsid w:val="00BD0E1F"/>
    <w:rsid w:val="00BD149C"/>
    <w:rsid w:val="00BD17E7"/>
    <w:rsid w:val="00BD2CDC"/>
    <w:rsid w:val="00BD5908"/>
    <w:rsid w:val="00BD7722"/>
    <w:rsid w:val="00BD7896"/>
    <w:rsid w:val="00BE0324"/>
    <w:rsid w:val="00BE51EA"/>
    <w:rsid w:val="00BF0C32"/>
    <w:rsid w:val="00BF3700"/>
    <w:rsid w:val="00BF4645"/>
    <w:rsid w:val="00BF464E"/>
    <w:rsid w:val="00C01940"/>
    <w:rsid w:val="00C03AB7"/>
    <w:rsid w:val="00C045DE"/>
    <w:rsid w:val="00C12C5D"/>
    <w:rsid w:val="00C14909"/>
    <w:rsid w:val="00C20E8A"/>
    <w:rsid w:val="00C2696D"/>
    <w:rsid w:val="00C31E3F"/>
    <w:rsid w:val="00C33D9A"/>
    <w:rsid w:val="00C363DC"/>
    <w:rsid w:val="00C40C5A"/>
    <w:rsid w:val="00C40EB2"/>
    <w:rsid w:val="00C43870"/>
    <w:rsid w:val="00C474EA"/>
    <w:rsid w:val="00C51777"/>
    <w:rsid w:val="00C544D0"/>
    <w:rsid w:val="00C558CC"/>
    <w:rsid w:val="00C56BBA"/>
    <w:rsid w:val="00C571F9"/>
    <w:rsid w:val="00C57D16"/>
    <w:rsid w:val="00C64FAB"/>
    <w:rsid w:val="00C703C0"/>
    <w:rsid w:val="00C7101C"/>
    <w:rsid w:val="00C77FB8"/>
    <w:rsid w:val="00C85033"/>
    <w:rsid w:val="00C90F41"/>
    <w:rsid w:val="00C93C92"/>
    <w:rsid w:val="00C963B7"/>
    <w:rsid w:val="00C963C6"/>
    <w:rsid w:val="00C97462"/>
    <w:rsid w:val="00CA1F02"/>
    <w:rsid w:val="00CA1F41"/>
    <w:rsid w:val="00CA24BD"/>
    <w:rsid w:val="00CA61C4"/>
    <w:rsid w:val="00CB10D3"/>
    <w:rsid w:val="00CB34CD"/>
    <w:rsid w:val="00CB6DCE"/>
    <w:rsid w:val="00CB70B2"/>
    <w:rsid w:val="00CC0907"/>
    <w:rsid w:val="00CC35E1"/>
    <w:rsid w:val="00CC449F"/>
    <w:rsid w:val="00CC598A"/>
    <w:rsid w:val="00CD19D3"/>
    <w:rsid w:val="00CE24A4"/>
    <w:rsid w:val="00CE32EF"/>
    <w:rsid w:val="00CF1205"/>
    <w:rsid w:val="00CF6B44"/>
    <w:rsid w:val="00CF78B8"/>
    <w:rsid w:val="00CF7984"/>
    <w:rsid w:val="00D01158"/>
    <w:rsid w:val="00D02AC6"/>
    <w:rsid w:val="00D04BE6"/>
    <w:rsid w:val="00D125D1"/>
    <w:rsid w:val="00D14F80"/>
    <w:rsid w:val="00D2111F"/>
    <w:rsid w:val="00D243EF"/>
    <w:rsid w:val="00D268C4"/>
    <w:rsid w:val="00D3033F"/>
    <w:rsid w:val="00D3593B"/>
    <w:rsid w:val="00D37AA1"/>
    <w:rsid w:val="00D40440"/>
    <w:rsid w:val="00D40899"/>
    <w:rsid w:val="00D40EE9"/>
    <w:rsid w:val="00D424CB"/>
    <w:rsid w:val="00D442F7"/>
    <w:rsid w:val="00D44D2E"/>
    <w:rsid w:val="00D45087"/>
    <w:rsid w:val="00D45C5C"/>
    <w:rsid w:val="00D47813"/>
    <w:rsid w:val="00D55A68"/>
    <w:rsid w:val="00D56DBB"/>
    <w:rsid w:val="00D57478"/>
    <w:rsid w:val="00D60335"/>
    <w:rsid w:val="00D609F7"/>
    <w:rsid w:val="00D61759"/>
    <w:rsid w:val="00D67BAA"/>
    <w:rsid w:val="00D7128F"/>
    <w:rsid w:val="00D73722"/>
    <w:rsid w:val="00D8268B"/>
    <w:rsid w:val="00D82FAF"/>
    <w:rsid w:val="00D86510"/>
    <w:rsid w:val="00D87793"/>
    <w:rsid w:val="00D93B57"/>
    <w:rsid w:val="00D9433D"/>
    <w:rsid w:val="00D95AA8"/>
    <w:rsid w:val="00D96BE5"/>
    <w:rsid w:val="00DA04A6"/>
    <w:rsid w:val="00DA0FDF"/>
    <w:rsid w:val="00DB1AC8"/>
    <w:rsid w:val="00DB46B6"/>
    <w:rsid w:val="00DB4DB4"/>
    <w:rsid w:val="00DB52F5"/>
    <w:rsid w:val="00DB7DF8"/>
    <w:rsid w:val="00DD316B"/>
    <w:rsid w:val="00DD331C"/>
    <w:rsid w:val="00DE33F3"/>
    <w:rsid w:val="00DE3F61"/>
    <w:rsid w:val="00DE7A92"/>
    <w:rsid w:val="00DF0961"/>
    <w:rsid w:val="00DF1BBB"/>
    <w:rsid w:val="00DF3BDD"/>
    <w:rsid w:val="00DF3E49"/>
    <w:rsid w:val="00DF6102"/>
    <w:rsid w:val="00E021C7"/>
    <w:rsid w:val="00E05099"/>
    <w:rsid w:val="00E06473"/>
    <w:rsid w:val="00E0791F"/>
    <w:rsid w:val="00E10A4B"/>
    <w:rsid w:val="00E10F60"/>
    <w:rsid w:val="00E15B5E"/>
    <w:rsid w:val="00E21791"/>
    <w:rsid w:val="00E21D80"/>
    <w:rsid w:val="00E34753"/>
    <w:rsid w:val="00E34FF9"/>
    <w:rsid w:val="00E35739"/>
    <w:rsid w:val="00E415E1"/>
    <w:rsid w:val="00E41D9D"/>
    <w:rsid w:val="00E421F3"/>
    <w:rsid w:val="00E44CE0"/>
    <w:rsid w:val="00E45456"/>
    <w:rsid w:val="00E46B4D"/>
    <w:rsid w:val="00E50F39"/>
    <w:rsid w:val="00E51A92"/>
    <w:rsid w:val="00E51C62"/>
    <w:rsid w:val="00E612EB"/>
    <w:rsid w:val="00E62751"/>
    <w:rsid w:val="00E710A8"/>
    <w:rsid w:val="00E72FFC"/>
    <w:rsid w:val="00E73D18"/>
    <w:rsid w:val="00E75207"/>
    <w:rsid w:val="00E755ED"/>
    <w:rsid w:val="00E76A0C"/>
    <w:rsid w:val="00E8117F"/>
    <w:rsid w:val="00E82996"/>
    <w:rsid w:val="00E87B16"/>
    <w:rsid w:val="00E9043C"/>
    <w:rsid w:val="00E9144E"/>
    <w:rsid w:val="00E9498D"/>
    <w:rsid w:val="00E96C31"/>
    <w:rsid w:val="00E9763C"/>
    <w:rsid w:val="00EA0CB4"/>
    <w:rsid w:val="00EA44D2"/>
    <w:rsid w:val="00EB1676"/>
    <w:rsid w:val="00EB2304"/>
    <w:rsid w:val="00EB5224"/>
    <w:rsid w:val="00EB6F52"/>
    <w:rsid w:val="00EC4D55"/>
    <w:rsid w:val="00EC7F7E"/>
    <w:rsid w:val="00ED1F56"/>
    <w:rsid w:val="00ED2008"/>
    <w:rsid w:val="00ED2016"/>
    <w:rsid w:val="00ED4F75"/>
    <w:rsid w:val="00ED784E"/>
    <w:rsid w:val="00ED7E9B"/>
    <w:rsid w:val="00EE21DA"/>
    <w:rsid w:val="00EE479F"/>
    <w:rsid w:val="00EE4E97"/>
    <w:rsid w:val="00EF36B9"/>
    <w:rsid w:val="00EF48A3"/>
    <w:rsid w:val="00EF63A0"/>
    <w:rsid w:val="00EF74A7"/>
    <w:rsid w:val="00F012EF"/>
    <w:rsid w:val="00F015A5"/>
    <w:rsid w:val="00F036BE"/>
    <w:rsid w:val="00F05FFF"/>
    <w:rsid w:val="00F11A31"/>
    <w:rsid w:val="00F1548D"/>
    <w:rsid w:val="00F233FB"/>
    <w:rsid w:val="00F23DA1"/>
    <w:rsid w:val="00F245C7"/>
    <w:rsid w:val="00F26118"/>
    <w:rsid w:val="00F33B51"/>
    <w:rsid w:val="00F33D5B"/>
    <w:rsid w:val="00F35AA2"/>
    <w:rsid w:val="00F42CF1"/>
    <w:rsid w:val="00F4432E"/>
    <w:rsid w:val="00F45103"/>
    <w:rsid w:val="00F46814"/>
    <w:rsid w:val="00F47531"/>
    <w:rsid w:val="00F50DB7"/>
    <w:rsid w:val="00F54AF5"/>
    <w:rsid w:val="00F55A6C"/>
    <w:rsid w:val="00F55E51"/>
    <w:rsid w:val="00F570FC"/>
    <w:rsid w:val="00F60F01"/>
    <w:rsid w:val="00F6421B"/>
    <w:rsid w:val="00F65610"/>
    <w:rsid w:val="00F65716"/>
    <w:rsid w:val="00F67010"/>
    <w:rsid w:val="00F67D49"/>
    <w:rsid w:val="00F747A8"/>
    <w:rsid w:val="00F75C4D"/>
    <w:rsid w:val="00F762AD"/>
    <w:rsid w:val="00F77FAD"/>
    <w:rsid w:val="00F85456"/>
    <w:rsid w:val="00F90922"/>
    <w:rsid w:val="00F919D4"/>
    <w:rsid w:val="00F957E3"/>
    <w:rsid w:val="00F9707E"/>
    <w:rsid w:val="00FA4E1F"/>
    <w:rsid w:val="00FA5F13"/>
    <w:rsid w:val="00FB1D97"/>
    <w:rsid w:val="00FB571A"/>
    <w:rsid w:val="00FC3D05"/>
    <w:rsid w:val="00FC6FDE"/>
    <w:rsid w:val="00FD41AC"/>
    <w:rsid w:val="00FE1966"/>
    <w:rsid w:val="00FE5BC8"/>
    <w:rsid w:val="00FE5CD2"/>
    <w:rsid w:val="00FF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1A6C4F"/>
  </w:style>
  <w:style w:type="paragraph" w:styleId="1">
    <w:name w:val="heading 1"/>
    <w:basedOn w:val="a"/>
    <w:next w:val="a"/>
    <w:qFormat/>
    <w:rsid w:val="003F6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750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pPr>
      <w:keepNext/>
      <w:spacing w:after="480"/>
      <w:ind w:firstLine="1134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after="48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spacing w:after="480"/>
      <w:ind w:firstLine="1134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55A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5A6C"/>
  </w:style>
  <w:style w:type="paragraph" w:styleId="a5">
    <w:name w:val="footer"/>
    <w:basedOn w:val="a"/>
    <w:link w:val="a6"/>
    <w:uiPriority w:val="99"/>
    <w:rsid w:val="00F55A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5A6C"/>
  </w:style>
  <w:style w:type="paragraph" w:styleId="22">
    <w:name w:val="Body Text 2"/>
    <w:basedOn w:val="a"/>
    <w:link w:val="23"/>
    <w:rsid w:val="008C2CD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C2CD7"/>
  </w:style>
  <w:style w:type="character" w:styleId="a7">
    <w:name w:val="page number"/>
    <w:basedOn w:val="a0"/>
    <w:rsid w:val="00CF78B8"/>
  </w:style>
  <w:style w:type="table" w:styleId="a8">
    <w:name w:val="Table Grid"/>
    <w:basedOn w:val="a1"/>
    <w:uiPriority w:val="59"/>
    <w:rsid w:val="00FE5B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9">
    <w:name w:val="Знак Знак Знак Знак"/>
    <w:basedOn w:val="a"/>
    <w:rsid w:val="0057611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a">
    <w:name w:val="Balloon Text"/>
    <w:basedOn w:val="a"/>
    <w:link w:val="ab"/>
    <w:uiPriority w:val="99"/>
    <w:rsid w:val="003664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36645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344C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Title"/>
    <w:basedOn w:val="a"/>
    <w:link w:val="ad"/>
    <w:qFormat/>
    <w:rsid w:val="0096362E"/>
    <w:pPr>
      <w:ind w:left="709" w:hanging="709"/>
      <w:jc w:val="center"/>
    </w:pPr>
    <w:rPr>
      <w:b/>
      <w:sz w:val="24"/>
    </w:rPr>
  </w:style>
  <w:style w:type="character" w:customStyle="1" w:styleId="ad">
    <w:name w:val="Название Знак"/>
    <w:link w:val="ac"/>
    <w:rsid w:val="0096362E"/>
    <w:rPr>
      <w:b/>
      <w:sz w:val="24"/>
    </w:rPr>
  </w:style>
  <w:style w:type="paragraph" w:customStyle="1" w:styleId="12">
    <w:name w:val="1.2 Название закона"/>
    <w:basedOn w:val="a"/>
    <w:next w:val="a"/>
    <w:rsid w:val="00F60F01"/>
    <w:pPr>
      <w:spacing w:before="1000"/>
      <w:contextualSpacing/>
      <w:jc w:val="center"/>
    </w:pPr>
    <w:rPr>
      <w:b/>
      <w:sz w:val="28"/>
      <w:szCs w:val="24"/>
    </w:rPr>
  </w:style>
  <w:style w:type="paragraph" w:styleId="ae">
    <w:name w:val="List Paragraph"/>
    <w:basedOn w:val="a"/>
    <w:uiPriority w:val="34"/>
    <w:qFormat/>
    <w:rsid w:val="009210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750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uiPriority w:val="99"/>
    <w:rsid w:val="009E668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rsid w:val="0006393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F747A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TOC Heading"/>
    <w:basedOn w:val="1"/>
    <w:next w:val="a"/>
    <w:uiPriority w:val="99"/>
    <w:qFormat/>
    <w:rsid w:val="00615A1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1A6C4F"/>
  </w:style>
  <w:style w:type="paragraph" w:styleId="1">
    <w:name w:val="heading 1"/>
    <w:basedOn w:val="a"/>
    <w:next w:val="a"/>
    <w:qFormat/>
    <w:rsid w:val="003F6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750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pPr>
      <w:keepNext/>
      <w:spacing w:after="480"/>
      <w:ind w:firstLine="1134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after="48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spacing w:after="480"/>
      <w:ind w:firstLine="1134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55A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5A6C"/>
  </w:style>
  <w:style w:type="paragraph" w:styleId="a5">
    <w:name w:val="footer"/>
    <w:basedOn w:val="a"/>
    <w:link w:val="a6"/>
    <w:uiPriority w:val="99"/>
    <w:rsid w:val="00F55A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5A6C"/>
  </w:style>
  <w:style w:type="paragraph" w:styleId="22">
    <w:name w:val="Body Text 2"/>
    <w:basedOn w:val="a"/>
    <w:link w:val="23"/>
    <w:rsid w:val="008C2CD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C2CD7"/>
  </w:style>
  <w:style w:type="character" w:styleId="a7">
    <w:name w:val="page number"/>
    <w:basedOn w:val="a0"/>
    <w:rsid w:val="00CF78B8"/>
  </w:style>
  <w:style w:type="table" w:styleId="a8">
    <w:name w:val="Table Grid"/>
    <w:basedOn w:val="a1"/>
    <w:uiPriority w:val="59"/>
    <w:rsid w:val="00FE5B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9">
    <w:name w:val="Знак Знак Знак Знак"/>
    <w:basedOn w:val="a"/>
    <w:rsid w:val="0057611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a">
    <w:name w:val="Balloon Text"/>
    <w:basedOn w:val="a"/>
    <w:link w:val="ab"/>
    <w:uiPriority w:val="99"/>
    <w:rsid w:val="003664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36645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344C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Title"/>
    <w:basedOn w:val="a"/>
    <w:link w:val="ad"/>
    <w:qFormat/>
    <w:rsid w:val="0096362E"/>
    <w:pPr>
      <w:ind w:left="709" w:hanging="709"/>
      <w:jc w:val="center"/>
    </w:pPr>
    <w:rPr>
      <w:b/>
      <w:sz w:val="24"/>
    </w:rPr>
  </w:style>
  <w:style w:type="character" w:customStyle="1" w:styleId="ad">
    <w:name w:val="Название Знак"/>
    <w:link w:val="ac"/>
    <w:rsid w:val="0096362E"/>
    <w:rPr>
      <w:b/>
      <w:sz w:val="24"/>
    </w:rPr>
  </w:style>
  <w:style w:type="paragraph" w:customStyle="1" w:styleId="12">
    <w:name w:val="1.2 Название закона"/>
    <w:basedOn w:val="a"/>
    <w:next w:val="a"/>
    <w:rsid w:val="00F60F01"/>
    <w:pPr>
      <w:spacing w:before="1000"/>
      <w:contextualSpacing/>
      <w:jc w:val="center"/>
    </w:pPr>
    <w:rPr>
      <w:b/>
      <w:sz w:val="28"/>
      <w:szCs w:val="24"/>
    </w:rPr>
  </w:style>
  <w:style w:type="paragraph" w:styleId="ae">
    <w:name w:val="List Paragraph"/>
    <w:basedOn w:val="a"/>
    <w:uiPriority w:val="34"/>
    <w:qFormat/>
    <w:rsid w:val="009210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750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uiPriority w:val="99"/>
    <w:rsid w:val="009E668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rsid w:val="0006393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F747A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TOC Heading"/>
    <w:basedOn w:val="1"/>
    <w:next w:val="a"/>
    <w:uiPriority w:val="99"/>
    <w:qFormat/>
    <w:rsid w:val="00615A1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0261B429C7F30FC31608FB0E72A3D5384FB58CD3CCB1D36A8A1EE3FD2245D9EB07A28A7752BEE2yB14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3913B35F3C4EEFCD85868575DD27AD2515B0FC3E757B7CA1CE5EE12D997CB8A946C6B9BADA47000Es0L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saltykova\Application%20Data\Microsoft\&#1064;&#1072;&#1073;&#1083;&#1086;&#1085;&#1099;\pst_ad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18209-56AE-4407-AEB5-29D67E7D2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pst_adm</Template>
  <TotalTime>28</TotalTime>
  <Pages>15</Pages>
  <Words>2196</Words>
  <Characters>16141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18301</CharactersWithSpaces>
  <SharedDoc>false</SharedDoc>
  <HLinks>
    <vt:vector size="114" baseType="variant">
      <vt:variant>
        <vt:i4>7471166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consultantplus://offline/ref=69F4C2CA31648B38AF54319769DCC1B01A948DE7E6F22C9DB20EE31F7213955353B7FB2F75FA3A7AfDmAI</vt:lpwstr>
      </vt:variant>
      <vt:variant>
        <vt:lpwstr/>
      </vt:variant>
      <vt:variant>
        <vt:i4>3145788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consultantplus://offline/ref=66E4BBB4EDA3936CECB50E81A5477EE2DB7C27322E55D0F13028D4D6437C152E33085866D2FF4A12BBYFN</vt:lpwstr>
      </vt:variant>
      <vt:variant>
        <vt:lpwstr/>
      </vt:variant>
      <vt:variant>
        <vt:i4>3145788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consultantplus://offline/ref=66E4BBB4EDA3936CECB50E81A5477EE2DB7C27322E55D0F13028D4D6437C152E33085866D2FF4A12BBYFN</vt:lpwstr>
      </vt:variant>
      <vt:variant>
        <vt:lpwstr/>
      </vt:variant>
      <vt:variant>
        <vt:i4>6225924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consultantplus://offline/ref=66E4BBB4EDA3936CECB5108CB32B20EED9717F382D55D2A66D778F8B14751F797447012496F24B13BA63D6B2Y8N</vt:lpwstr>
      </vt:variant>
      <vt:variant>
        <vt:lpwstr/>
      </vt:variant>
      <vt:variant>
        <vt:i4>196620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consultantplus://offline/ref=66E4BBB4EDA3936CECB50E81A5477EE2DB7C253C2A53D0F13028D4D643B7YCN</vt:lpwstr>
      </vt:variant>
      <vt:variant>
        <vt:lpwstr/>
      </vt:variant>
      <vt:variant>
        <vt:i4>5111897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5111897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5111897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5111897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3604542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consultantplus://offline/ref=66E4BBB4EDA3936CECB50E81A5477EE2DB7C22302E5ED0F13028D4D6437C152E33085865BDY1N</vt:lpwstr>
      </vt:variant>
      <vt:variant>
        <vt:lpwstr/>
      </vt:variant>
      <vt:variant>
        <vt:i4>3604540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consultantplus://offline/ref=66E4BBB4EDA3936CECB50E81A5477EE2DB7C22302E5ED0F13028D4D6437C152E33085865BDY3N</vt:lpwstr>
      </vt:variant>
      <vt:variant>
        <vt:lpwstr/>
      </vt:variant>
      <vt:variant>
        <vt:i4>5046352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consultantplus://offline/ref=09A31973CF3534ADF83DFBC487838E5E7B703357444DEA9AFB70561218775C938749ABB5AFa9C5H</vt:lpwstr>
      </vt:variant>
      <vt:variant>
        <vt:lpwstr/>
      </vt:variant>
      <vt:variant>
        <vt:i4>5111897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5111897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5111897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5111897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consultantplus://offline/ref=501065C2C44F4333C2A9D51447BD4D6EF81B755ED3A2B92F75B1FF167B1F6BD1172CFD4C5ECCD2D1073E3CY0y5I</vt:lpwstr>
      </vt:variant>
      <vt:variant>
        <vt:lpwstr/>
      </vt:variant>
      <vt:variant>
        <vt:i4>3604542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consultantplus://offline/ref=66E4BBB4EDA3936CECB50E81A5477EE2DB7C22302E5ED0F13028D4D6437C152E33085865BDY1N</vt:lpwstr>
      </vt:variant>
      <vt:variant>
        <vt:lpwstr/>
      </vt:variant>
      <vt:variant>
        <vt:i4>3604540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consultantplus://offline/ref=66E4BBB4EDA3936CECB50E81A5477EE2DB7C22302E5ED0F13028D4D6437C152E33085865BDY3N</vt:lpwstr>
      </vt:variant>
      <vt:variant>
        <vt:lpwstr/>
      </vt:variant>
      <vt:variant>
        <vt:i4>5046352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consultantplus://offline/ref=09A31973CF3534ADF83DFBC487838E5E7B703357444DEA9AFB70561218775C938749ABB5AFa9C5H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jusaltykova</dc:creator>
  <cp:lastModifiedBy>Тайбарей Марина Мартыновна</cp:lastModifiedBy>
  <cp:revision>8</cp:revision>
  <cp:lastPrinted>2016-10-07T07:51:00Z</cp:lastPrinted>
  <dcterms:created xsi:type="dcterms:W3CDTF">2016-11-03T11:28:00Z</dcterms:created>
  <dcterms:modified xsi:type="dcterms:W3CDTF">2016-11-03T11:57:00Z</dcterms:modified>
</cp:coreProperties>
</file>